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EAA" w:rsidRPr="004B56F0" w:rsidRDefault="00BE0EAA" w:rsidP="006746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56F0">
        <w:rPr>
          <w:rFonts w:ascii="Times New Roman" w:hAnsi="Times New Roman"/>
          <w:sz w:val="24"/>
          <w:szCs w:val="24"/>
        </w:rPr>
        <w:t xml:space="preserve">БЮДЖЕТНОЕ ПРОФЕССИОАНЛЬНОЕ ОБРАЗОВАТЕЛЬНОЕ УЧРЕЖДЕНИЕ </w:t>
      </w:r>
    </w:p>
    <w:p w:rsidR="00BE0EAA" w:rsidRPr="004B56F0" w:rsidRDefault="00BE0EAA" w:rsidP="006746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56F0">
        <w:rPr>
          <w:rFonts w:ascii="Times New Roman" w:hAnsi="Times New Roman"/>
          <w:sz w:val="24"/>
          <w:szCs w:val="24"/>
        </w:rPr>
        <w:t>ВОЛОГОДСКОЙ ОБЛАСТИ</w:t>
      </w:r>
    </w:p>
    <w:p w:rsidR="00BE0EAA" w:rsidRPr="004B56F0" w:rsidRDefault="00BE0EAA" w:rsidP="006746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56F0">
        <w:rPr>
          <w:rFonts w:ascii="Times New Roman" w:hAnsi="Times New Roman"/>
          <w:sz w:val="24"/>
          <w:szCs w:val="24"/>
        </w:rPr>
        <w:t>"СОКОЛЬСКИЙ ПЕДАГОГИЧЕСКИЙ КОЛЛЕДЖ"</w:t>
      </w:r>
    </w:p>
    <w:p w:rsidR="00BE0EAA" w:rsidRPr="004B56F0" w:rsidRDefault="00BE0EAA" w:rsidP="0067463A">
      <w:pPr>
        <w:jc w:val="center"/>
        <w:rPr>
          <w:rFonts w:ascii="Times New Roman" w:hAnsi="Times New Roman"/>
          <w:sz w:val="28"/>
          <w:szCs w:val="28"/>
        </w:rPr>
      </w:pPr>
    </w:p>
    <w:p w:rsidR="00BE0EAA" w:rsidRPr="004B56F0" w:rsidRDefault="00BE0EAA" w:rsidP="0067463A">
      <w:pPr>
        <w:jc w:val="center"/>
        <w:rPr>
          <w:rFonts w:ascii="Times New Roman" w:hAnsi="Times New Roman"/>
          <w:sz w:val="28"/>
          <w:szCs w:val="28"/>
        </w:rPr>
      </w:pPr>
    </w:p>
    <w:p w:rsidR="00BE0EAA" w:rsidRPr="004B56F0" w:rsidRDefault="00BE0EAA" w:rsidP="0067463A">
      <w:pPr>
        <w:pStyle w:val="Heading1"/>
        <w:jc w:val="center"/>
        <w:rPr>
          <w:rFonts w:ascii="Times New Roman" w:hAnsi="Times New Roman"/>
        </w:rPr>
      </w:pPr>
      <w:r w:rsidRPr="004B56F0">
        <w:rPr>
          <w:rFonts w:ascii="Times New Roman" w:hAnsi="Times New Roman"/>
          <w:sz w:val="28"/>
          <w:szCs w:val="28"/>
        </w:rPr>
        <w:tab/>
      </w:r>
      <w:r w:rsidRPr="004B56F0">
        <w:rPr>
          <w:rFonts w:ascii="Times New Roman" w:hAnsi="Times New Roman"/>
          <w:sz w:val="28"/>
          <w:szCs w:val="28"/>
        </w:rPr>
        <w:tab/>
      </w:r>
      <w:r w:rsidRPr="004B56F0">
        <w:rPr>
          <w:rFonts w:ascii="Times New Roman" w:hAnsi="Times New Roman"/>
          <w:sz w:val="28"/>
          <w:szCs w:val="28"/>
        </w:rPr>
        <w:tab/>
      </w:r>
      <w:r w:rsidRPr="004B56F0">
        <w:rPr>
          <w:rFonts w:ascii="Times New Roman" w:hAnsi="Times New Roman"/>
          <w:sz w:val="28"/>
          <w:szCs w:val="28"/>
        </w:rPr>
        <w:tab/>
      </w:r>
      <w:r w:rsidRPr="004B56F0">
        <w:rPr>
          <w:rFonts w:ascii="Times New Roman" w:hAnsi="Times New Roman"/>
          <w:sz w:val="28"/>
          <w:szCs w:val="28"/>
        </w:rPr>
        <w:tab/>
      </w:r>
      <w:r w:rsidRPr="004B56F0">
        <w:rPr>
          <w:rFonts w:ascii="Times New Roman" w:hAnsi="Times New Roman"/>
        </w:rPr>
        <w:t>Утверждаю</w:t>
      </w:r>
    </w:p>
    <w:p w:rsidR="00BE0EAA" w:rsidRDefault="00BE0EAA" w:rsidP="0067463A">
      <w:pPr>
        <w:pStyle w:val="Heading1"/>
        <w:jc w:val="center"/>
        <w:rPr>
          <w:rFonts w:ascii="Times New Roman" w:hAnsi="Times New Roman"/>
        </w:rPr>
      </w:pPr>
      <w:r w:rsidRPr="004B56F0">
        <w:rPr>
          <w:rFonts w:ascii="Times New Roman" w:hAnsi="Times New Roman"/>
        </w:rPr>
        <w:t xml:space="preserve">                                                  </w:t>
      </w:r>
      <w:r>
        <w:rPr>
          <w:rFonts w:ascii="Times New Roman" w:hAnsi="Times New Roman"/>
        </w:rPr>
        <w:t>Заместитель д</w:t>
      </w:r>
      <w:r w:rsidRPr="004B56F0">
        <w:rPr>
          <w:rFonts w:ascii="Times New Roman" w:hAnsi="Times New Roman"/>
        </w:rPr>
        <w:t>иректор</w:t>
      </w:r>
      <w:r>
        <w:rPr>
          <w:rFonts w:ascii="Times New Roman" w:hAnsi="Times New Roman"/>
        </w:rPr>
        <w:t>а по УВР БПОУ ВО</w:t>
      </w:r>
    </w:p>
    <w:p w:rsidR="00BE0EAA" w:rsidRPr="004B56F0" w:rsidRDefault="00BE0EAA" w:rsidP="0067463A">
      <w:pPr>
        <w:pStyle w:val="Heading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«Сокольский педагогический колледж»</w:t>
      </w:r>
      <w:r w:rsidRPr="004B56F0">
        <w:rPr>
          <w:rFonts w:ascii="Times New Roman" w:hAnsi="Times New Roman"/>
        </w:rPr>
        <w:t xml:space="preserve"> </w:t>
      </w:r>
    </w:p>
    <w:p w:rsidR="00BE0EAA" w:rsidRPr="004B56F0" w:rsidRDefault="00BE0EAA" w:rsidP="0067463A">
      <w:pPr>
        <w:pStyle w:val="Heading1"/>
        <w:jc w:val="center"/>
        <w:rPr>
          <w:rFonts w:ascii="Times New Roman" w:hAnsi="Times New Roman"/>
          <w:u w:val="single"/>
        </w:rPr>
      </w:pPr>
      <w:r w:rsidRPr="004B56F0">
        <w:rPr>
          <w:rFonts w:ascii="Times New Roman" w:hAnsi="Times New Roman"/>
        </w:rPr>
        <w:t xml:space="preserve">                                                                                    ___________</w:t>
      </w:r>
      <w:r>
        <w:rPr>
          <w:rFonts w:ascii="Times New Roman" w:hAnsi="Times New Roman"/>
          <w:u w:val="single"/>
        </w:rPr>
        <w:t>/Н.Л.Тиранова</w:t>
      </w:r>
      <w:r w:rsidRPr="004B56F0">
        <w:rPr>
          <w:rFonts w:ascii="Times New Roman" w:hAnsi="Times New Roman"/>
          <w:u w:val="single"/>
        </w:rPr>
        <w:t>/</w:t>
      </w:r>
    </w:p>
    <w:p w:rsidR="00BE0EAA" w:rsidRPr="004B56F0" w:rsidRDefault="00BE0EAA" w:rsidP="0067463A">
      <w:pPr>
        <w:widowControl w:val="0"/>
        <w:suppressAutoHyphens/>
        <w:jc w:val="center"/>
        <w:rPr>
          <w:rFonts w:ascii="Times New Roman" w:hAnsi="Times New Roman"/>
          <w:i/>
          <w:iCs/>
        </w:rPr>
      </w:pPr>
      <w:r w:rsidRPr="004B56F0">
        <w:rPr>
          <w:rFonts w:ascii="Times New Roman" w:hAnsi="Times New Roman"/>
        </w:rPr>
        <w:t xml:space="preserve">                                                                                «___»__________2017г</w:t>
      </w:r>
    </w:p>
    <w:p w:rsidR="00BE0EAA" w:rsidRDefault="00BE0EAA" w:rsidP="0067463A">
      <w:pPr>
        <w:jc w:val="center"/>
        <w:rPr>
          <w:rFonts w:ascii="Times New Roman" w:hAnsi="Times New Roman"/>
          <w:sz w:val="28"/>
          <w:szCs w:val="28"/>
        </w:rPr>
      </w:pPr>
    </w:p>
    <w:p w:rsidR="00BE0EAA" w:rsidRDefault="00BE0EAA" w:rsidP="0067463A">
      <w:pPr>
        <w:jc w:val="center"/>
        <w:rPr>
          <w:rFonts w:ascii="Times New Roman" w:hAnsi="Times New Roman"/>
          <w:sz w:val="28"/>
          <w:szCs w:val="28"/>
        </w:rPr>
      </w:pPr>
    </w:p>
    <w:p w:rsidR="00BE0EAA" w:rsidRPr="004B56F0" w:rsidRDefault="00BE0EAA" w:rsidP="0067463A">
      <w:pPr>
        <w:jc w:val="center"/>
        <w:rPr>
          <w:rFonts w:ascii="Times New Roman" w:hAnsi="Times New Roman"/>
          <w:sz w:val="28"/>
          <w:szCs w:val="28"/>
        </w:rPr>
      </w:pPr>
    </w:p>
    <w:p w:rsidR="00BE0EAA" w:rsidRPr="00CC5063" w:rsidRDefault="00BE0EAA" w:rsidP="0067463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Фонд </w:t>
      </w:r>
      <w:r w:rsidRPr="00CC5063">
        <w:rPr>
          <w:rFonts w:ascii="Times New Roman" w:hAnsi="Times New Roman"/>
          <w:b/>
          <w:sz w:val="28"/>
          <w:szCs w:val="28"/>
          <w:lang w:eastAsia="ru-RU"/>
        </w:rPr>
        <w:t xml:space="preserve">оценочных средств </w:t>
      </w:r>
    </w:p>
    <w:p w:rsidR="00BE0EAA" w:rsidRPr="00CC5063" w:rsidRDefault="00BE0EAA" w:rsidP="0067463A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C5063">
        <w:rPr>
          <w:rFonts w:ascii="Times New Roman" w:hAnsi="Times New Roman"/>
          <w:b/>
          <w:sz w:val="28"/>
          <w:szCs w:val="28"/>
          <w:lang w:eastAsia="ru-RU"/>
        </w:rPr>
        <w:t xml:space="preserve">по учебной дисциплине </w:t>
      </w:r>
    </w:p>
    <w:p w:rsidR="00BE0EAA" w:rsidRPr="00CC5063" w:rsidRDefault="00BE0EAA" w:rsidP="0067463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Основы философии</w:t>
      </w:r>
    </w:p>
    <w:p w:rsidR="00BE0EAA" w:rsidRPr="00CC5063" w:rsidRDefault="00BE0EAA" w:rsidP="0067463A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C5063">
        <w:rPr>
          <w:rFonts w:ascii="Times New Roman" w:hAnsi="Times New Roman"/>
          <w:sz w:val="28"/>
          <w:szCs w:val="28"/>
          <w:lang w:eastAsia="ru-RU"/>
        </w:rPr>
        <w:t xml:space="preserve">основной профессиональной образовательной программы  </w:t>
      </w:r>
    </w:p>
    <w:p w:rsidR="00BE0EAA" w:rsidRDefault="00BE0EAA" w:rsidP="0067463A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специальности Дошкольное образование</w:t>
      </w:r>
    </w:p>
    <w:p w:rsidR="00BE0EAA" w:rsidRPr="00940503" w:rsidRDefault="00BE0EAA" w:rsidP="0067463A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(углубленной подготовки)</w:t>
      </w:r>
    </w:p>
    <w:p w:rsidR="00BE0EAA" w:rsidRPr="004B56F0" w:rsidRDefault="00BE0EAA" w:rsidP="0067463A">
      <w:pPr>
        <w:jc w:val="center"/>
        <w:rPr>
          <w:rFonts w:ascii="Times New Roman" w:hAnsi="Times New Roman"/>
          <w:sz w:val="28"/>
          <w:szCs w:val="28"/>
        </w:rPr>
      </w:pPr>
    </w:p>
    <w:p w:rsidR="00BE0EAA" w:rsidRPr="004B56F0" w:rsidRDefault="00BE0EAA" w:rsidP="0067463A">
      <w:pPr>
        <w:jc w:val="center"/>
        <w:rPr>
          <w:rFonts w:ascii="Times New Roman" w:hAnsi="Times New Roman"/>
          <w:sz w:val="28"/>
          <w:szCs w:val="28"/>
        </w:rPr>
      </w:pPr>
    </w:p>
    <w:p w:rsidR="00BE0EAA" w:rsidRPr="004B56F0" w:rsidRDefault="00BE0EAA" w:rsidP="0067463A">
      <w:pPr>
        <w:jc w:val="center"/>
        <w:rPr>
          <w:rFonts w:ascii="Times New Roman" w:hAnsi="Times New Roman"/>
          <w:sz w:val="28"/>
          <w:szCs w:val="28"/>
        </w:rPr>
      </w:pPr>
    </w:p>
    <w:p w:rsidR="00BE0EAA" w:rsidRPr="004B56F0" w:rsidRDefault="00BE0EAA" w:rsidP="0067463A">
      <w:pPr>
        <w:jc w:val="center"/>
        <w:rPr>
          <w:rFonts w:ascii="Times New Roman" w:hAnsi="Times New Roman"/>
          <w:sz w:val="28"/>
          <w:szCs w:val="28"/>
        </w:rPr>
      </w:pPr>
    </w:p>
    <w:p w:rsidR="00BE0EAA" w:rsidRPr="004B56F0" w:rsidRDefault="00BE0EAA" w:rsidP="0067463A">
      <w:pPr>
        <w:jc w:val="center"/>
        <w:rPr>
          <w:rFonts w:ascii="Times New Roman" w:hAnsi="Times New Roman"/>
          <w:sz w:val="28"/>
          <w:szCs w:val="28"/>
        </w:rPr>
      </w:pPr>
    </w:p>
    <w:p w:rsidR="00BE0EAA" w:rsidRPr="004B56F0" w:rsidRDefault="00BE0EAA" w:rsidP="0067463A">
      <w:pPr>
        <w:jc w:val="center"/>
        <w:rPr>
          <w:rFonts w:ascii="Times New Roman" w:hAnsi="Times New Roman"/>
          <w:sz w:val="28"/>
          <w:szCs w:val="28"/>
        </w:rPr>
      </w:pPr>
    </w:p>
    <w:p w:rsidR="00BE0EAA" w:rsidRDefault="00BE0EAA" w:rsidP="0067463A">
      <w:pPr>
        <w:jc w:val="center"/>
        <w:rPr>
          <w:rFonts w:ascii="Times New Roman" w:hAnsi="Times New Roman"/>
          <w:sz w:val="28"/>
          <w:szCs w:val="28"/>
        </w:rPr>
      </w:pPr>
    </w:p>
    <w:p w:rsidR="00BE0EAA" w:rsidRPr="004B56F0" w:rsidRDefault="00BE0EAA" w:rsidP="0067463A">
      <w:pPr>
        <w:jc w:val="center"/>
        <w:rPr>
          <w:rFonts w:ascii="Times New Roman" w:hAnsi="Times New Roman"/>
          <w:sz w:val="28"/>
          <w:szCs w:val="28"/>
        </w:rPr>
      </w:pPr>
    </w:p>
    <w:p w:rsidR="00BE0EAA" w:rsidRPr="004B56F0" w:rsidRDefault="00BE0EAA" w:rsidP="0067463A">
      <w:pPr>
        <w:jc w:val="center"/>
        <w:rPr>
          <w:rFonts w:ascii="Times New Roman" w:hAnsi="Times New Roman"/>
          <w:sz w:val="28"/>
          <w:szCs w:val="28"/>
        </w:rPr>
      </w:pPr>
    </w:p>
    <w:p w:rsidR="00BE0EAA" w:rsidRPr="004B56F0" w:rsidRDefault="00BE0EAA" w:rsidP="0067463A">
      <w:pPr>
        <w:jc w:val="center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>Сокол</w:t>
      </w:r>
    </w:p>
    <w:p w:rsidR="00BE0EAA" w:rsidRPr="0067463A" w:rsidRDefault="00BE0EAA" w:rsidP="0067463A">
      <w:pPr>
        <w:jc w:val="center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>2017</w:t>
      </w:r>
    </w:p>
    <w:p w:rsidR="00BE0EAA" w:rsidRPr="00CC5063" w:rsidRDefault="00BE0EAA" w:rsidP="00CC506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Фонд </w:t>
      </w:r>
      <w:r w:rsidRPr="00CC5063">
        <w:rPr>
          <w:rFonts w:ascii="Times New Roman" w:hAnsi="Times New Roman"/>
          <w:sz w:val="28"/>
          <w:szCs w:val="28"/>
          <w:lang w:eastAsia="ru-RU"/>
        </w:rPr>
        <w:t>оценочных средств разработан на основе Федерального государственного образовательного стандарта среднего  профессионального образования по специальности</w:t>
      </w:r>
      <w:r w:rsidRPr="0094050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Дошкольное образование</w:t>
      </w:r>
      <w:r w:rsidRPr="00CC5063">
        <w:rPr>
          <w:rFonts w:ascii="Times New Roman" w:hAnsi="Times New Roman"/>
          <w:sz w:val="28"/>
          <w:szCs w:val="28"/>
          <w:lang w:eastAsia="ru-RU"/>
        </w:rPr>
        <w:t xml:space="preserve">, программы учебной дисциплины Основы </w:t>
      </w:r>
      <w:r>
        <w:rPr>
          <w:rFonts w:ascii="Times New Roman" w:hAnsi="Times New Roman"/>
          <w:sz w:val="28"/>
          <w:szCs w:val="28"/>
          <w:lang w:eastAsia="ru-RU"/>
        </w:rPr>
        <w:t>философии</w:t>
      </w:r>
    </w:p>
    <w:p w:rsidR="00BE0EAA" w:rsidRPr="00CC5063" w:rsidRDefault="00BE0EAA" w:rsidP="00CC5063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E0EAA" w:rsidRPr="00CC5063" w:rsidRDefault="00BE0EAA" w:rsidP="00CC5063">
      <w:pPr>
        <w:spacing w:after="0" w:line="360" w:lineRule="auto"/>
        <w:jc w:val="both"/>
        <w:rPr>
          <w:rFonts w:ascii="Times New Roman" w:hAnsi="Times New Roman"/>
          <w:i/>
          <w:color w:val="FF0000"/>
          <w:sz w:val="28"/>
          <w:szCs w:val="28"/>
          <w:lang w:eastAsia="ru-RU"/>
        </w:rPr>
      </w:pPr>
    </w:p>
    <w:p w:rsidR="00BE0EAA" w:rsidRPr="00CC5063" w:rsidRDefault="00BE0EAA" w:rsidP="00CC5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  <w:r w:rsidRPr="00CC5063">
        <w:rPr>
          <w:rFonts w:ascii="Times New Roman" w:hAnsi="Times New Roman"/>
          <w:b/>
          <w:color w:val="FF0000"/>
          <w:sz w:val="28"/>
          <w:szCs w:val="28"/>
          <w:lang w:eastAsia="ru-RU"/>
        </w:rPr>
        <w:t xml:space="preserve"> </w:t>
      </w:r>
    </w:p>
    <w:p w:rsidR="00BE0EAA" w:rsidRPr="00CC5063" w:rsidRDefault="00BE0EAA" w:rsidP="00CC5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E0EAA" w:rsidRPr="00CC5063" w:rsidRDefault="00BE0EAA" w:rsidP="00CC5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E0EAA" w:rsidRPr="00CC5063" w:rsidRDefault="00BE0EAA" w:rsidP="00CC5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C5063">
        <w:rPr>
          <w:rFonts w:ascii="Times New Roman" w:hAnsi="Times New Roman"/>
          <w:b/>
          <w:sz w:val="28"/>
          <w:szCs w:val="28"/>
          <w:lang w:eastAsia="ru-RU"/>
        </w:rPr>
        <w:t>Разработчик:</w:t>
      </w:r>
    </w:p>
    <w:p w:rsidR="00BE0EAA" w:rsidRPr="00CC5063" w:rsidRDefault="00BE0EAA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</w:p>
    <w:p w:rsidR="00BE0EAA" w:rsidRPr="00CC5063" w:rsidRDefault="00BE0EAA" w:rsidP="00CC5063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CC5063">
        <w:rPr>
          <w:rFonts w:ascii="Times New Roman" w:hAnsi="Times New Roman"/>
          <w:sz w:val="28"/>
          <w:szCs w:val="24"/>
          <w:lang w:eastAsia="ru-RU"/>
        </w:rPr>
        <w:t>Б</w:t>
      </w:r>
      <w:r>
        <w:rPr>
          <w:rFonts w:ascii="Times New Roman" w:hAnsi="Times New Roman"/>
          <w:sz w:val="28"/>
          <w:szCs w:val="24"/>
          <w:lang w:eastAsia="ru-RU"/>
        </w:rPr>
        <w:t>ПОУ</w:t>
      </w:r>
      <w:r w:rsidRPr="00CC5063">
        <w:rPr>
          <w:rFonts w:ascii="Times New Roman" w:hAnsi="Times New Roman"/>
          <w:sz w:val="28"/>
          <w:szCs w:val="24"/>
          <w:lang w:eastAsia="ru-RU"/>
        </w:rPr>
        <w:t xml:space="preserve"> ВО "Сокольский </w:t>
      </w:r>
    </w:p>
    <w:p w:rsidR="00BE0EAA" w:rsidRPr="00173DF0" w:rsidRDefault="00BE0EAA" w:rsidP="00CC5063">
      <w:pPr>
        <w:spacing w:after="0" w:line="240" w:lineRule="auto"/>
        <w:rPr>
          <w:rFonts w:ascii="Times New Roman" w:hAnsi="Times New Roman"/>
          <w:sz w:val="28"/>
          <w:szCs w:val="24"/>
          <w:u w:val="single"/>
          <w:lang w:eastAsia="ru-RU"/>
        </w:rPr>
      </w:pPr>
      <w:r w:rsidRPr="00CC5063">
        <w:rPr>
          <w:rFonts w:ascii="Times New Roman" w:hAnsi="Times New Roman"/>
          <w:sz w:val="28"/>
          <w:szCs w:val="24"/>
          <w:u w:val="single"/>
          <w:lang w:eastAsia="ru-RU"/>
        </w:rPr>
        <w:t>педагогический колледж"_____преподава</w:t>
      </w:r>
      <w:r>
        <w:rPr>
          <w:rFonts w:ascii="Times New Roman" w:hAnsi="Times New Roman"/>
          <w:sz w:val="28"/>
          <w:szCs w:val="24"/>
          <w:u w:val="single"/>
          <w:lang w:eastAsia="ru-RU"/>
        </w:rPr>
        <w:t>тель                 С. А. Краскова</w:t>
      </w:r>
      <w:r w:rsidRPr="00CC5063">
        <w:rPr>
          <w:rFonts w:ascii="Times New Roman" w:hAnsi="Times New Roman"/>
          <w:sz w:val="28"/>
          <w:szCs w:val="24"/>
          <w:u w:val="single"/>
          <w:lang w:eastAsia="ru-RU"/>
        </w:rPr>
        <w:t>_</w:t>
      </w:r>
    </w:p>
    <w:p w:rsidR="00BE0EAA" w:rsidRPr="00CC5063" w:rsidRDefault="00BE0EAA" w:rsidP="00CC5063">
      <w:pPr>
        <w:spacing w:after="0" w:line="240" w:lineRule="auto"/>
        <w:rPr>
          <w:rFonts w:ascii="Times New Roman" w:hAnsi="Times New Roman"/>
          <w:b/>
          <w:sz w:val="28"/>
          <w:szCs w:val="24"/>
          <w:lang w:eastAsia="ru-RU"/>
        </w:rPr>
      </w:pPr>
      <w:r w:rsidRPr="00173DF0">
        <w:rPr>
          <w:rFonts w:ascii="Times New Roman" w:hAnsi="Times New Roman"/>
          <w:sz w:val="28"/>
          <w:szCs w:val="24"/>
          <w:u w:val="single"/>
          <w:lang w:eastAsia="ru-RU"/>
        </w:rPr>
        <w:t xml:space="preserve">                                                       </w:t>
      </w:r>
      <w:r>
        <w:rPr>
          <w:rFonts w:ascii="Times New Roman" w:hAnsi="Times New Roman"/>
          <w:sz w:val="28"/>
          <w:szCs w:val="24"/>
          <w:u w:val="single"/>
          <w:lang w:eastAsia="ru-RU"/>
        </w:rPr>
        <w:t>преподаватель                Д. А. Мякишев</w:t>
      </w:r>
      <w:r w:rsidRPr="00CC5063">
        <w:rPr>
          <w:rFonts w:ascii="Times New Roman" w:hAnsi="Times New Roman"/>
          <w:sz w:val="28"/>
          <w:szCs w:val="24"/>
          <w:u w:val="single"/>
          <w:lang w:eastAsia="ru-RU"/>
        </w:rPr>
        <w:t>_</w:t>
      </w:r>
      <w:r w:rsidRPr="00CC5063">
        <w:rPr>
          <w:rFonts w:ascii="Times New Roman" w:hAnsi="Times New Roman"/>
          <w:b/>
          <w:sz w:val="28"/>
          <w:szCs w:val="24"/>
          <w:lang w:eastAsia="ru-RU"/>
        </w:rPr>
        <w:t xml:space="preserve">         </w:t>
      </w:r>
    </w:p>
    <w:p w:rsidR="00BE0EAA" w:rsidRPr="00CC5063" w:rsidRDefault="00BE0EAA" w:rsidP="00CC5063">
      <w:pPr>
        <w:tabs>
          <w:tab w:val="left" w:pos="6225"/>
        </w:tabs>
        <w:spacing w:after="0" w:line="240" w:lineRule="auto"/>
        <w:rPr>
          <w:rFonts w:ascii="Times New Roman" w:hAnsi="Times New Roman"/>
          <w:sz w:val="20"/>
          <w:szCs w:val="24"/>
          <w:lang w:eastAsia="ru-RU"/>
        </w:rPr>
      </w:pPr>
      <w:r w:rsidRPr="00CC5063">
        <w:rPr>
          <w:rFonts w:ascii="Times New Roman" w:hAnsi="Times New Roman"/>
          <w:b/>
          <w:sz w:val="28"/>
          <w:szCs w:val="24"/>
          <w:lang w:eastAsia="ru-RU"/>
        </w:rPr>
        <w:t xml:space="preserve"> </w:t>
      </w:r>
      <w:r w:rsidRPr="00CC5063">
        <w:rPr>
          <w:rFonts w:ascii="Times New Roman" w:hAnsi="Times New Roman"/>
          <w:sz w:val="24"/>
          <w:szCs w:val="24"/>
          <w:lang w:eastAsia="ru-RU"/>
        </w:rPr>
        <w:t xml:space="preserve">   (место работы)                        (занимаемая должность)                (инициалы, фамилия)</w:t>
      </w:r>
    </w:p>
    <w:p w:rsidR="00BE0EAA" w:rsidRPr="00CC5063" w:rsidRDefault="00BE0EAA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</w:p>
    <w:p w:rsidR="00BE0EAA" w:rsidRPr="00CC5063" w:rsidRDefault="00BE0EAA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E0EAA" w:rsidRPr="00CC5063" w:rsidRDefault="00BE0EAA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E0EAA" w:rsidRPr="00CC5063" w:rsidRDefault="00BE0EAA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0000FF"/>
          <w:sz w:val="28"/>
          <w:szCs w:val="28"/>
          <w:lang w:eastAsia="ru-RU"/>
        </w:rPr>
      </w:pPr>
    </w:p>
    <w:p w:rsidR="00BE0EAA" w:rsidRPr="00CC5063" w:rsidRDefault="00BE0EAA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0000FF"/>
          <w:sz w:val="28"/>
          <w:szCs w:val="28"/>
          <w:lang w:eastAsia="ru-RU"/>
        </w:rPr>
      </w:pPr>
    </w:p>
    <w:p w:rsidR="00BE0EAA" w:rsidRPr="00CC5063" w:rsidRDefault="00BE0EAA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0000FF"/>
          <w:sz w:val="28"/>
          <w:szCs w:val="28"/>
          <w:lang w:eastAsia="ru-RU"/>
        </w:rPr>
      </w:pPr>
    </w:p>
    <w:p w:rsidR="00BE0EAA" w:rsidRPr="00CC5063" w:rsidRDefault="00BE0EAA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0000FF"/>
          <w:sz w:val="28"/>
          <w:szCs w:val="28"/>
          <w:lang w:eastAsia="ru-RU"/>
        </w:rPr>
      </w:pPr>
    </w:p>
    <w:p w:rsidR="00BE0EAA" w:rsidRPr="00CC5063" w:rsidRDefault="00BE0EAA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0000FF"/>
          <w:sz w:val="28"/>
          <w:szCs w:val="28"/>
          <w:lang w:eastAsia="ru-RU"/>
        </w:rPr>
      </w:pPr>
    </w:p>
    <w:p w:rsidR="00BE0EAA" w:rsidRPr="00CC5063" w:rsidRDefault="00BE0EAA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0000FF"/>
          <w:sz w:val="28"/>
          <w:szCs w:val="28"/>
          <w:lang w:eastAsia="ru-RU"/>
        </w:rPr>
      </w:pPr>
    </w:p>
    <w:p w:rsidR="00BE0EAA" w:rsidRPr="00CC5063" w:rsidRDefault="00BE0EAA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0000FF"/>
          <w:sz w:val="28"/>
          <w:szCs w:val="28"/>
          <w:lang w:eastAsia="ru-RU"/>
        </w:rPr>
      </w:pPr>
    </w:p>
    <w:tbl>
      <w:tblPr>
        <w:tblW w:w="8028" w:type="dxa"/>
        <w:jc w:val="center"/>
        <w:tblLook w:val="01E0"/>
      </w:tblPr>
      <w:tblGrid>
        <w:gridCol w:w="8196"/>
      </w:tblGrid>
      <w:tr w:rsidR="00BE0EAA" w:rsidRPr="000846F4" w:rsidTr="009413FC">
        <w:trPr>
          <w:jc w:val="center"/>
        </w:trPr>
        <w:tc>
          <w:tcPr>
            <w:tcW w:w="8028" w:type="dxa"/>
          </w:tcPr>
          <w:p w:rsidR="00BE0EAA" w:rsidRPr="00CC5063" w:rsidRDefault="00BE0EAA" w:rsidP="00CC5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CC5063">
              <w:rPr>
                <w:rFonts w:ascii="Times New Roman" w:hAnsi="Times New Roman"/>
                <w:sz w:val="28"/>
                <w:szCs w:val="28"/>
                <w:lang w:eastAsia="ru-RU"/>
              </w:rPr>
              <w:t>Одобрено на заседании предметно-цикловой комиссии _________________________________________________________</w:t>
            </w:r>
          </w:p>
          <w:p w:rsidR="00BE0EAA" w:rsidRPr="00CC5063" w:rsidRDefault="00BE0EAA" w:rsidP="00CC5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5063">
              <w:rPr>
                <w:rFonts w:ascii="Times New Roman" w:hAnsi="Times New Roman"/>
                <w:sz w:val="28"/>
                <w:szCs w:val="28"/>
                <w:lang w:eastAsia="ru-RU"/>
              </w:rPr>
              <w:t>Протокол №_______ от «_____» _________ 20____г.</w:t>
            </w:r>
          </w:p>
          <w:p w:rsidR="00BE0EAA" w:rsidRPr="00CC5063" w:rsidRDefault="00BE0EAA" w:rsidP="00CC5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5063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ПЦК ________________________ /______________/</w:t>
            </w:r>
          </w:p>
          <w:p w:rsidR="00BE0EAA" w:rsidRPr="00CC5063" w:rsidRDefault="00BE0EAA" w:rsidP="00CC5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0EAA" w:rsidRPr="000846F4" w:rsidTr="009413FC">
        <w:trPr>
          <w:jc w:val="center"/>
        </w:trPr>
        <w:tc>
          <w:tcPr>
            <w:tcW w:w="8028" w:type="dxa"/>
          </w:tcPr>
          <w:p w:rsidR="00BE0EAA" w:rsidRPr="00CC5063" w:rsidRDefault="00BE0EAA" w:rsidP="00CC5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0EAA" w:rsidRPr="00CC5063" w:rsidRDefault="00BE0EAA" w:rsidP="00CC5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E0EAA" w:rsidRPr="00CC5063" w:rsidRDefault="00BE0EAA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E0EAA" w:rsidRPr="00CC5063" w:rsidRDefault="00BE0EAA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E0EAA" w:rsidRPr="00CC5063" w:rsidRDefault="00BE0EAA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E0EAA" w:rsidRPr="00CC5063" w:rsidRDefault="00BE0EAA" w:rsidP="00CC5063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E0EAA" w:rsidRPr="00CC5063" w:rsidRDefault="00BE0EAA" w:rsidP="00CC50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CC5063">
        <w:rPr>
          <w:rFonts w:ascii="Times New Roman" w:hAnsi="Times New Roman"/>
          <w:b/>
          <w:sz w:val="28"/>
          <w:szCs w:val="28"/>
          <w:lang w:eastAsia="ru-RU"/>
        </w:rPr>
        <w:br w:type="page"/>
        <w:t>СОДЕРЖАНИЕ</w:t>
      </w:r>
    </w:p>
    <w:p w:rsidR="00BE0EAA" w:rsidRPr="00CC5063" w:rsidRDefault="00BE0EAA" w:rsidP="00CC506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1E0"/>
      </w:tblPr>
      <w:tblGrid>
        <w:gridCol w:w="7668"/>
        <w:gridCol w:w="1903"/>
      </w:tblGrid>
      <w:tr w:rsidR="00BE0EAA" w:rsidRPr="000846F4" w:rsidTr="000C45B5">
        <w:tc>
          <w:tcPr>
            <w:tcW w:w="7668" w:type="dxa"/>
          </w:tcPr>
          <w:p w:rsidR="00BE0EAA" w:rsidRPr="004B56F0" w:rsidRDefault="00BE0EAA" w:rsidP="000C45B5">
            <w:pPr>
              <w:pStyle w:val="Heading1"/>
              <w:ind w:left="284" w:firstLine="0"/>
              <w:jc w:val="both"/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1903" w:type="dxa"/>
          </w:tcPr>
          <w:p w:rsidR="00BE0EAA" w:rsidRPr="000846F4" w:rsidRDefault="00BE0EAA" w:rsidP="000C45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46F4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BE0EAA" w:rsidRPr="000846F4" w:rsidTr="000C45B5">
        <w:tc>
          <w:tcPr>
            <w:tcW w:w="7668" w:type="dxa"/>
          </w:tcPr>
          <w:p w:rsidR="00BE0EAA" w:rsidRPr="004B56F0" w:rsidRDefault="00BE0EAA" w:rsidP="008714EA">
            <w:pPr>
              <w:pStyle w:val="Heading1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Times New Roman" w:hAnsi="Times New Roman"/>
                <w:b/>
                <w:bCs/>
                <w:caps/>
              </w:rPr>
              <w:t>ПАСПОРТ фонда оценочных средств</w:t>
            </w:r>
          </w:p>
          <w:p w:rsidR="00BE0EAA" w:rsidRPr="000846F4" w:rsidRDefault="00BE0EAA" w:rsidP="000C45B5">
            <w:pPr>
              <w:rPr>
                <w:rFonts w:ascii="Times New Roman" w:hAnsi="Times New Roman"/>
              </w:rPr>
            </w:pPr>
          </w:p>
        </w:tc>
        <w:tc>
          <w:tcPr>
            <w:tcW w:w="1903" w:type="dxa"/>
          </w:tcPr>
          <w:p w:rsidR="00BE0EAA" w:rsidRPr="000846F4" w:rsidRDefault="00BE0EAA" w:rsidP="000C45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46F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E0EAA" w:rsidRPr="000846F4" w:rsidTr="000C45B5">
        <w:tc>
          <w:tcPr>
            <w:tcW w:w="7668" w:type="dxa"/>
          </w:tcPr>
          <w:p w:rsidR="00BE0EAA" w:rsidRPr="004B56F0" w:rsidRDefault="00BE0EAA" w:rsidP="008714EA">
            <w:pPr>
              <w:pStyle w:val="Heading1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Times New Roman" w:hAnsi="Times New Roman"/>
                <w:b/>
                <w:bCs/>
                <w:caps/>
              </w:rPr>
              <w:t>результаты освоения</w:t>
            </w:r>
            <w:r w:rsidRPr="004B56F0">
              <w:rPr>
                <w:rFonts w:ascii="Times New Roman" w:hAnsi="Times New Roman"/>
                <w:b/>
                <w:bCs/>
                <w:caps/>
              </w:rPr>
              <w:t xml:space="preserve"> УЧЕБНОЙ ДИСЦИПЛИНЫ</w:t>
            </w:r>
            <w:r>
              <w:rPr>
                <w:rFonts w:ascii="Times New Roman" w:hAnsi="Times New Roman"/>
                <w:b/>
                <w:bCs/>
                <w:caps/>
              </w:rPr>
              <w:t>, подлежащие проверке</w:t>
            </w:r>
          </w:p>
          <w:p w:rsidR="00BE0EAA" w:rsidRPr="004B56F0" w:rsidRDefault="00BE0EAA" w:rsidP="000C45B5">
            <w:pPr>
              <w:pStyle w:val="Heading1"/>
              <w:ind w:left="284" w:firstLine="0"/>
              <w:jc w:val="both"/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1903" w:type="dxa"/>
          </w:tcPr>
          <w:p w:rsidR="00BE0EAA" w:rsidRPr="000846F4" w:rsidRDefault="00BE0EAA" w:rsidP="000C45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46F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E0EAA" w:rsidRPr="000846F4" w:rsidTr="000C45B5">
        <w:trPr>
          <w:trHeight w:val="670"/>
        </w:trPr>
        <w:tc>
          <w:tcPr>
            <w:tcW w:w="7668" w:type="dxa"/>
          </w:tcPr>
          <w:p w:rsidR="00BE0EAA" w:rsidRPr="008714EA" w:rsidRDefault="00BE0EAA" w:rsidP="008714EA">
            <w:pPr>
              <w:pStyle w:val="Heading1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Times New Roman" w:hAnsi="Times New Roman"/>
                <w:b/>
                <w:bCs/>
                <w:caps/>
              </w:rPr>
              <w:t>оценка освоения</w:t>
            </w:r>
            <w:r w:rsidRPr="004B56F0">
              <w:rPr>
                <w:rFonts w:ascii="Times New Roman" w:hAnsi="Times New Roman"/>
                <w:b/>
                <w:bCs/>
                <w:caps/>
              </w:rPr>
              <w:t xml:space="preserve"> учебной дисциплины</w:t>
            </w:r>
          </w:p>
          <w:p w:rsidR="00BE0EAA" w:rsidRPr="004B56F0" w:rsidRDefault="00BE0EAA" w:rsidP="000C45B5">
            <w:pPr>
              <w:pStyle w:val="Heading1"/>
              <w:tabs>
                <w:tab w:val="num" w:pos="0"/>
              </w:tabs>
              <w:ind w:left="284"/>
              <w:jc w:val="both"/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1903" w:type="dxa"/>
          </w:tcPr>
          <w:p w:rsidR="00BE0EAA" w:rsidRPr="000846F4" w:rsidRDefault="00BE0EAA" w:rsidP="000C45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46F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BE0EAA" w:rsidRPr="000846F4" w:rsidTr="000C45B5">
        <w:tc>
          <w:tcPr>
            <w:tcW w:w="7668" w:type="dxa"/>
          </w:tcPr>
          <w:p w:rsidR="00BE0EAA" w:rsidRPr="004B56F0" w:rsidRDefault="00BE0EAA" w:rsidP="008714EA">
            <w:pPr>
              <w:pStyle w:val="Heading1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Times New Roman" w:hAnsi="Times New Roman"/>
                <w:b/>
                <w:bCs/>
                <w:caps/>
              </w:rPr>
              <w:t>Контрольн-оценочные материалы для</w:t>
            </w:r>
            <w:r w:rsidRPr="004B56F0">
              <w:rPr>
                <w:rFonts w:ascii="Times New Roman" w:hAnsi="Times New Roman"/>
                <w:b/>
                <w:bCs/>
                <w:caps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aps/>
              </w:rPr>
              <w:t>промежуточной аттестации по учебной дисциплине</w:t>
            </w:r>
          </w:p>
          <w:p w:rsidR="00BE0EAA" w:rsidRPr="004B56F0" w:rsidRDefault="00BE0EAA" w:rsidP="000C45B5">
            <w:pPr>
              <w:pStyle w:val="Heading1"/>
              <w:ind w:left="284" w:firstLine="0"/>
              <w:jc w:val="both"/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1903" w:type="dxa"/>
          </w:tcPr>
          <w:p w:rsidR="00BE0EAA" w:rsidRPr="000846F4" w:rsidRDefault="00BE0EAA" w:rsidP="000C45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46F4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</w:tbl>
    <w:p w:rsidR="00BE0EAA" w:rsidRPr="004B56F0" w:rsidRDefault="00BE0EAA" w:rsidP="008714EA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E0EAA" w:rsidRPr="004B56F0" w:rsidRDefault="00BE0EAA" w:rsidP="008714EA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E0EAA" w:rsidRPr="004B56F0" w:rsidRDefault="00BE0EAA" w:rsidP="008714EA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E0EAA" w:rsidRPr="004B56F0" w:rsidRDefault="00BE0EAA" w:rsidP="008714EA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BE0EAA" w:rsidRPr="004B56F0" w:rsidRDefault="00BE0EAA" w:rsidP="008714EA">
      <w:pPr>
        <w:rPr>
          <w:rFonts w:ascii="Times New Roman" w:hAnsi="Times New Roman"/>
        </w:rPr>
      </w:pPr>
    </w:p>
    <w:p w:rsidR="00BE0EAA" w:rsidRPr="004B56F0" w:rsidRDefault="00BE0EAA" w:rsidP="008714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BE0EAA" w:rsidRPr="00CC5063" w:rsidRDefault="00BE0EAA" w:rsidP="00CC506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E0EAA" w:rsidRPr="00CC5063" w:rsidRDefault="00BE0EAA" w:rsidP="00CC506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E0EAA" w:rsidRPr="00CC5063" w:rsidRDefault="00BE0EAA" w:rsidP="00CC50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C5063">
        <w:rPr>
          <w:rFonts w:ascii="Times New Roman" w:hAnsi="Times New Roman"/>
          <w:b/>
          <w:sz w:val="28"/>
          <w:szCs w:val="28"/>
          <w:lang w:eastAsia="ru-RU"/>
        </w:rPr>
        <w:br w:type="page"/>
        <w:t xml:space="preserve">Паспорт комплекта контрольно-оценочных средств </w:t>
      </w:r>
      <w:r w:rsidRPr="00CC5063"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BE0EAA" w:rsidRPr="00CC5063" w:rsidRDefault="00BE0EAA" w:rsidP="00CC5063">
      <w:pPr>
        <w:spacing w:after="0" w:line="240" w:lineRule="auto"/>
        <w:ind w:left="67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E0EAA" w:rsidRPr="00CC5063" w:rsidRDefault="00BE0EAA" w:rsidP="00CC5063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Фонд оценочных средств (ФОС) предназначен</w:t>
      </w:r>
      <w:r w:rsidRPr="00CC5063">
        <w:rPr>
          <w:rFonts w:ascii="Times New Roman" w:hAnsi="Times New Roman"/>
          <w:sz w:val="28"/>
          <w:szCs w:val="28"/>
          <w:lang w:eastAsia="ru-RU"/>
        </w:rPr>
        <w:t xml:space="preserve"> для контроля и оценки образовательных достижений обучающихся, освоивших прогр</w:t>
      </w:r>
      <w:r>
        <w:rPr>
          <w:rFonts w:ascii="Times New Roman" w:hAnsi="Times New Roman"/>
          <w:sz w:val="28"/>
          <w:szCs w:val="28"/>
          <w:lang w:eastAsia="ru-RU"/>
        </w:rPr>
        <w:t>амму учебной дисциплины  Основы философии</w:t>
      </w:r>
      <w:r w:rsidRPr="00CC5063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BE0EAA" w:rsidRPr="00CC5063" w:rsidRDefault="00BE0EAA" w:rsidP="00CC5063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ФОС включае</w:t>
      </w:r>
      <w:r w:rsidRPr="00CC5063">
        <w:rPr>
          <w:rFonts w:ascii="Times New Roman" w:hAnsi="Times New Roman"/>
          <w:sz w:val="28"/>
          <w:szCs w:val="28"/>
          <w:lang w:eastAsia="ru-RU"/>
        </w:rPr>
        <w:t>т контрольные материалы для проведения текущего контроля и промежуточной аттестации в форме дифференцированного зачета.</w:t>
      </w:r>
    </w:p>
    <w:p w:rsidR="00BE0EAA" w:rsidRPr="00CC5063" w:rsidRDefault="00BE0EAA" w:rsidP="00CC5063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ФОС разработан</w:t>
      </w:r>
      <w:r w:rsidRPr="00CC5063">
        <w:rPr>
          <w:rFonts w:ascii="Times New Roman" w:hAnsi="Times New Roman"/>
          <w:sz w:val="28"/>
          <w:szCs w:val="28"/>
          <w:lang w:eastAsia="ru-RU"/>
        </w:rPr>
        <w:t xml:space="preserve"> на основании следующих положений:</w:t>
      </w:r>
    </w:p>
    <w:p w:rsidR="00BE0EAA" w:rsidRPr="00CC5063" w:rsidRDefault="00BE0EAA" w:rsidP="00CC5063">
      <w:pPr>
        <w:keepNext/>
        <w:keepLines/>
        <w:numPr>
          <w:ilvl w:val="0"/>
          <w:numId w:val="2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  <w:lang w:eastAsia="ru-RU"/>
        </w:rPr>
      </w:pPr>
      <w:r w:rsidRPr="00CC5063">
        <w:rPr>
          <w:rFonts w:ascii="Times New Roman" w:hAnsi="Times New Roman"/>
          <w:sz w:val="28"/>
          <w:szCs w:val="28"/>
          <w:lang w:eastAsia="ru-RU"/>
        </w:rPr>
        <w:t>основной профессиональной образовательной программы по специальности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Дошкольное образование</w:t>
      </w:r>
    </w:p>
    <w:p w:rsidR="00BE0EAA" w:rsidRPr="00CC5063" w:rsidRDefault="00BE0EAA" w:rsidP="00CC5063">
      <w:pPr>
        <w:keepNext/>
        <w:keepLines/>
        <w:numPr>
          <w:ilvl w:val="0"/>
          <w:numId w:val="2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5063">
        <w:rPr>
          <w:rFonts w:ascii="Times New Roman" w:hAnsi="Times New Roman"/>
          <w:sz w:val="28"/>
          <w:szCs w:val="28"/>
          <w:lang w:eastAsia="ru-RU"/>
        </w:rPr>
        <w:t>прог</w:t>
      </w:r>
      <w:r>
        <w:rPr>
          <w:rFonts w:ascii="Times New Roman" w:hAnsi="Times New Roman"/>
          <w:sz w:val="28"/>
          <w:szCs w:val="28"/>
          <w:lang w:eastAsia="ru-RU"/>
        </w:rPr>
        <w:t>раммы учебной дисциплины Основы философии</w:t>
      </w:r>
      <w:r w:rsidRPr="00CC5063">
        <w:rPr>
          <w:rFonts w:ascii="Times New Roman" w:hAnsi="Times New Roman"/>
          <w:sz w:val="28"/>
          <w:szCs w:val="28"/>
          <w:lang w:eastAsia="ru-RU"/>
        </w:rPr>
        <w:t>.</w:t>
      </w:r>
    </w:p>
    <w:p w:rsidR="00BE0EAA" w:rsidRPr="00CC5063" w:rsidRDefault="00BE0EAA" w:rsidP="00CC5063">
      <w:pPr>
        <w:keepNext/>
        <w:keepLines/>
        <w:suppressLineNumbers/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E0EAA" w:rsidRPr="00CC5063" w:rsidRDefault="00BE0EAA" w:rsidP="00CC50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C5063">
        <w:rPr>
          <w:rFonts w:ascii="Times New Roman" w:hAnsi="Times New Roman"/>
          <w:b/>
          <w:sz w:val="28"/>
          <w:szCs w:val="28"/>
          <w:lang w:eastAsia="ru-RU"/>
        </w:rPr>
        <w:t>2. Результаты освоения учебной дисциплины, подлежащие проверке</w:t>
      </w:r>
    </w:p>
    <w:p w:rsidR="00BE0EAA" w:rsidRPr="00CC5063" w:rsidRDefault="00BE0EAA" w:rsidP="00CC50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E0EAA" w:rsidRPr="00CC5063" w:rsidRDefault="00BE0EAA" w:rsidP="00CC50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063">
        <w:rPr>
          <w:rFonts w:ascii="Times New Roman" w:hAnsi="Times New Roman"/>
          <w:sz w:val="28"/>
          <w:szCs w:val="28"/>
          <w:lang w:eastAsia="ru-RU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и профессиональных компетенций.</w:t>
      </w:r>
    </w:p>
    <w:p w:rsidR="00BE0EAA" w:rsidRPr="00CC5063" w:rsidRDefault="00BE0EAA" w:rsidP="00CC50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063">
        <w:rPr>
          <w:rFonts w:ascii="Times New Roman" w:hAnsi="Times New Roman"/>
          <w:sz w:val="28"/>
          <w:szCs w:val="28"/>
          <w:lang w:eastAsia="ru-RU"/>
        </w:rPr>
        <w:t xml:space="preserve">В результате освоения учебной дисциплины </w:t>
      </w:r>
      <w:r>
        <w:rPr>
          <w:rFonts w:ascii="Times New Roman" w:hAnsi="Times New Roman"/>
          <w:sz w:val="28"/>
          <w:szCs w:val="28"/>
          <w:lang w:eastAsia="ru-RU"/>
        </w:rPr>
        <w:t xml:space="preserve">Основы философии </w:t>
      </w:r>
      <w:r w:rsidRPr="00CC5063">
        <w:rPr>
          <w:rFonts w:ascii="Times New Roman" w:hAnsi="Times New Roman"/>
          <w:sz w:val="28"/>
          <w:szCs w:val="28"/>
          <w:lang w:eastAsia="ru-RU"/>
        </w:rPr>
        <w:t xml:space="preserve">обучающийся должен обладать предусмотренными  ФГОС по специальности </w:t>
      </w:r>
      <w:r>
        <w:rPr>
          <w:rFonts w:ascii="Times New Roman" w:hAnsi="Times New Roman"/>
          <w:sz w:val="28"/>
          <w:szCs w:val="28"/>
          <w:lang w:eastAsia="ru-RU"/>
        </w:rPr>
        <w:t>Дошкольное образование,</w:t>
      </w:r>
      <w:r w:rsidRPr="00940503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Pr="00CC5063">
        <w:rPr>
          <w:rFonts w:ascii="Times New Roman" w:hAnsi="Times New Roman"/>
          <w:iCs/>
          <w:sz w:val="28"/>
          <w:szCs w:val="28"/>
          <w:lang w:eastAsia="ru-RU"/>
        </w:rPr>
        <w:t xml:space="preserve">следующими </w:t>
      </w:r>
      <w:r w:rsidRPr="00CC5063">
        <w:rPr>
          <w:rFonts w:ascii="Times New Roman" w:hAnsi="Times New Roman"/>
          <w:sz w:val="28"/>
          <w:szCs w:val="28"/>
          <w:lang w:eastAsia="ru-RU"/>
        </w:rPr>
        <w:t>умениями, знаниями, которые формируют профессиональные компетенции, и общими компетенциями:</w:t>
      </w:r>
    </w:p>
    <w:p w:rsidR="00BE0EAA" w:rsidRPr="004B56F0" w:rsidRDefault="00BE0EAA" w:rsidP="002F22E2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BE0EAA" w:rsidRPr="004B56F0" w:rsidRDefault="00BE0EAA" w:rsidP="002F22E2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 xml:space="preserve">ОК 2. Организовывать собственную деятельность, определять методы решения профессиональных задач, оценивать их эффективность и качество. </w:t>
      </w:r>
    </w:p>
    <w:p w:rsidR="00BE0EAA" w:rsidRPr="004B56F0" w:rsidRDefault="00BE0EAA" w:rsidP="002F22E2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 xml:space="preserve">ОК 3. Оценивать риски и принимать решения в нестандартных ситуациях. </w:t>
      </w:r>
    </w:p>
    <w:p w:rsidR="00BE0EAA" w:rsidRPr="004B56F0" w:rsidRDefault="00BE0EAA" w:rsidP="002F22E2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BE0EAA" w:rsidRPr="004B56F0" w:rsidRDefault="00BE0EAA" w:rsidP="002F22E2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 xml:space="preserve">ОК 5. Использовать информационно-коммуникационные технологии для совершенствования профессиональной деятельности. </w:t>
      </w:r>
    </w:p>
    <w:p w:rsidR="00BE0EAA" w:rsidRPr="004B56F0" w:rsidRDefault="00BE0EAA" w:rsidP="002F22E2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 xml:space="preserve">ОК 6. Работать в коллективе и команде, взаимодействовать с руководством, коллегами и социальными партнерами. </w:t>
      </w:r>
    </w:p>
    <w:p w:rsidR="00BE0EAA" w:rsidRPr="004B56F0" w:rsidRDefault="00BE0EAA" w:rsidP="002F22E2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 xml:space="preserve"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 </w:t>
      </w:r>
    </w:p>
    <w:p w:rsidR="00BE0EAA" w:rsidRPr="004B56F0" w:rsidRDefault="00BE0EAA" w:rsidP="002F22E2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BE0EAA" w:rsidRPr="004B56F0" w:rsidRDefault="00BE0EAA" w:rsidP="002F22E2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 xml:space="preserve">ОК 9. Осуществлять профессиональную деятельность в условиях обновления ее целей, содержания, смены технологий. </w:t>
      </w:r>
    </w:p>
    <w:p w:rsidR="00BE0EAA" w:rsidRPr="004B56F0" w:rsidRDefault="00BE0EAA" w:rsidP="002F22E2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>ОК 10. Осуществлять профилактику травматизма, обеспечивать охрану жизни и здоровья детей.</w:t>
      </w:r>
    </w:p>
    <w:p w:rsidR="00BE0EAA" w:rsidRPr="004B56F0" w:rsidRDefault="00BE0EAA" w:rsidP="002F22E2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 xml:space="preserve">ОК 11. Строить профессиональную деятельность с соблюдением регулирующих ее правовых норм. </w:t>
      </w:r>
    </w:p>
    <w:p w:rsidR="00BE0EAA" w:rsidRPr="004B56F0" w:rsidRDefault="00BE0EAA" w:rsidP="002F22E2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>ПК 2.7 Анализировать процесс и результаты организации различных видов деятельности и общения детей.</w:t>
      </w:r>
    </w:p>
    <w:p w:rsidR="00BE0EAA" w:rsidRPr="004B56F0" w:rsidRDefault="00BE0EAA" w:rsidP="002F22E2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>ПК 3.4 Анализировать занятия.</w:t>
      </w:r>
    </w:p>
    <w:p w:rsidR="00BE0EAA" w:rsidRPr="004B56F0" w:rsidRDefault="00BE0EAA" w:rsidP="002F22E2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>ПК 5.3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BE0EAA" w:rsidRPr="004B56F0" w:rsidRDefault="00BE0EAA" w:rsidP="002F22E2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>ПК 5.5 Участвовать в исследовательской и проектной деятельности в области дошкольного образования.</w:t>
      </w:r>
    </w:p>
    <w:p w:rsidR="00BE0EAA" w:rsidRPr="00CC5063" w:rsidRDefault="00BE0EAA" w:rsidP="00CC506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BE0EAA" w:rsidRPr="00CC5063" w:rsidRDefault="00BE0EAA" w:rsidP="00CC506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CC5063">
        <w:rPr>
          <w:rFonts w:ascii="Times New Roman" w:hAnsi="Times New Roman"/>
          <w:sz w:val="28"/>
          <w:szCs w:val="24"/>
          <w:lang w:eastAsia="ru-RU"/>
        </w:rPr>
        <w:t>Умения:</w:t>
      </w:r>
    </w:p>
    <w:p w:rsidR="00BE0EAA" w:rsidRPr="000E1D73" w:rsidRDefault="00BE0EAA" w:rsidP="000E1D7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CC5063">
        <w:rPr>
          <w:rFonts w:ascii="Times New Roman" w:hAnsi="Times New Roman"/>
          <w:sz w:val="28"/>
          <w:szCs w:val="24"/>
          <w:lang w:eastAsia="ru-RU"/>
        </w:rPr>
        <w:t xml:space="preserve"> У1.  </w:t>
      </w:r>
      <w:r>
        <w:rPr>
          <w:rFonts w:ascii="Times New Roman" w:hAnsi="Times New Roman"/>
          <w:sz w:val="28"/>
          <w:szCs w:val="24"/>
          <w:lang w:eastAsia="ru-RU"/>
        </w:rPr>
        <w:t>О</w:t>
      </w:r>
      <w:r w:rsidRPr="000E1D73">
        <w:rPr>
          <w:rFonts w:ascii="Times New Roman" w:hAnsi="Times New Roman"/>
          <w:sz w:val="28"/>
          <w:szCs w:val="24"/>
          <w:lang w:eastAsia="ru-RU"/>
        </w:rPr>
        <w:t>риентироваться в наиболее общих</w:t>
      </w: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0E1D73">
        <w:rPr>
          <w:rFonts w:ascii="Times New Roman" w:hAnsi="Times New Roman"/>
          <w:sz w:val="28"/>
          <w:szCs w:val="24"/>
          <w:lang w:eastAsia="ru-RU"/>
        </w:rPr>
        <w:t>философ</w:t>
      </w:r>
      <w:r>
        <w:rPr>
          <w:rFonts w:ascii="Times New Roman" w:hAnsi="Times New Roman"/>
          <w:sz w:val="28"/>
          <w:szCs w:val="24"/>
          <w:lang w:eastAsia="ru-RU"/>
        </w:rPr>
        <w:t xml:space="preserve">ских проблемах бытия, познания, </w:t>
      </w:r>
      <w:r w:rsidRPr="000E1D73">
        <w:rPr>
          <w:rFonts w:ascii="Times New Roman" w:hAnsi="Times New Roman"/>
          <w:sz w:val="28"/>
          <w:szCs w:val="24"/>
          <w:lang w:eastAsia="ru-RU"/>
        </w:rPr>
        <w:t>ценностей, свободы и смысла жизни как основе формирования культуры гр</w:t>
      </w:r>
      <w:r>
        <w:rPr>
          <w:rFonts w:ascii="Times New Roman" w:hAnsi="Times New Roman"/>
          <w:sz w:val="28"/>
          <w:szCs w:val="24"/>
          <w:lang w:eastAsia="ru-RU"/>
        </w:rPr>
        <w:t>ажданина и будущего специалиста.</w:t>
      </w:r>
    </w:p>
    <w:p w:rsidR="00BE0EAA" w:rsidRPr="00CC5063" w:rsidRDefault="00BE0EAA" w:rsidP="00CC506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CC5063">
        <w:rPr>
          <w:rFonts w:ascii="Times New Roman" w:hAnsi="Times New Roman"/>
          <w:sz w:val="28"/>
          <w:szCs w:val="24"/>
          <w:lang w:eastAsia="ru-RU"/>
        </w:rPr>
        <w:t xml:space="preserve">   </w:t>
      </w:r>
    </w:p>
    <w:p w:rsidR="00BE0EAA" w:rsidRPr="00940503" w:rsidRDefault="00BE0EAA" w:rsidP="0094050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CC5063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CC5063">
        <w:rPr>
          <w:rFonts w:ascii="Times New Roman" w:hAnsi="Times New Roman"/>
          <w:sz w:val="28"/>
          <w:szCs w:val="28"/>
          <w:lang w:eastAsia="ru-RU"/>
        </w:rPr>
        <w:t xml:space="preserve">Знания: </w:t>
      </w:r>
    </w:p>
    <w:p w:rsidR="00BE0EAA" w:rsidRPr="00CC5063" w:rsidRDefault="00BE0EAA" w:rsidP="00CC50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З1.</w:t>
      </w:r>
      <w:r w:rsidRPr="00CC506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0E1D73">
        <w:rPr>
          <w:rFonts w:ascii="Times New Roman" w:hAnsi="Times New Roman"/>
          <w:color w:val="000000"/>
          <w:sz w:val="28"/>
          <w:szCs w:val="28"/>
          <w:lang w:eastAsia="ru-RU"/>
        </w:rPr>
        <w:t>сновные категории и понятия философии роль философии в жизни человека и общества;</w:t>
      </w:r>
    </w:p>
    <w:p w:rsidR="00BE0EAA" w:rsidRPr="00CC5063" w:rsidRDefault="00BE0EAA" w:rsidP="00CC50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506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З2.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0E1D73">
        <w:rPr>
          <w:rFonts w:ascii="Times New Roman" w:hAnsi="Times New Roman"/>
          <w:color w:val="000000"/>
          <w:sz w:val="28"/>
          <w:szCs w:val="28"/>
          <w:lang w:eastAsia="ru-RU"/>
        </w:rPr>
        <w:t>сновы философского учения о бытии;</w:t>
      </w:r>
    </w:p>
    <w:p w:rsidR="00BE0EAA" w:rsidRPr="00CC5063" w:rsidRDefault="00BE0EAA" w:rsidP="00CC50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506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З3.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0E1D73">
        <w:rPr>
          <w:rFonts w:ascii="Times New Roman" w:hAnsi="Times New Roman"/>
          <w:color w:val="000000"/>
          <w:sz w:val="28"/>
          <w:szCs w:val="28"/>
          <w:lang w:eastAsia="ru-RU"/>
        </w:rPr>
        <w:t>ущность процесса познания;</w:t>
      </w:r>
    </w:p>
    <w:p w:rsidR="00BE0EAA" w:rsidRPr="00CC5063" w:rsidRDefault="00BE0EAA" w:rsidP="00CC50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506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З4.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0E1D73">
        <w:rPr>
          <w:rFonts w:ascii="Times New Roman" w:hAnsi="Times New Roman"/>
          <w:color w:val="000000"/>
          <w:sz w:val="28"/>
          <w:szCs w:val="28"/>
          <w:lang w:eastAsia="ru-RU"/>
        </w:rPr>
        <w:t>сновы научной, философской и религиозной картин мира;</w:t>
      </w:r>
    </w:p>
    <w:p w:rsidR="00BE0EAA" w:rsidRPr="00CC5063" w:rsidRDefault="00BE0EAA" w:rsidP="00CC50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З5. Условия формирования личности, свободы</w:t>
      </w:r>
      <w:r w:rsidRPr="000E1D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ответственности за сохранение жизни, культуры, окружающей среды;</w:t>
      </w:r>
    </w:p>
    <w:p w:rsidR="00BE0EAA" w:rsidRPr="00CC5063" w:rsidRDefault="00BE0EAA" w:rsidP="00CC5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З6. Социальные и этические проблемы, связанные</w:t>
      </w:r>
      <w:r w:rsidRPr="000E1D73">
        <w:rPr>
          <w:rFonts w:ascii="Times New Roman" w:hAnsi="Times New Roman"/>
          <w:sz w:val="28"/>
          <w:szCs w:val="28"/>
          <w:lang w:eastAsia="ru-RU"/>
        </w:rPr>
        <w:t xml:space="preserve"> с развитием и использованием достижений науки, техники и технологий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E0EAA" w:rsidRPr="00CC5063" w:rsidRDefault="00BE0EAA" w:rsidP="00CC50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063">
        <w:rPr>
          <w:rFonts w:ascii="Times New Roman" w:hAnsi="Times New Roman"/>
          <w:sz w:val="28"/>
          <w:szCs w:val="28"/>
          <w:lang w:eastAsia="ru-RU"/>
        </w:rPr>
        <w:t xml:space="preserve">     </w:t>
      </w:r>
    </w:p>
    <w:p w:rsidR="00BE0EAA" w:rsidRDefault="00BE0EAA" w:rsidP="00CC50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063">
        <w:rPr>
          <w:rFonts w:ascii="Times New Roman" w:hAnsi="Times New Roman"/>
          <w:sz w:val="28"/>
          <w:szCs w:val="28"/>
          <w:lang w:eastAsia="ru-RU"/>
        </w:rPr>
        <w:t xml:space="preserve"> Формой  промежуточной аттестации по учебной дис</w:t>
      </w:r>
      <w:r>
        <w:rPr>
          <w:rFonts w:ascii="Times New Roman" w:hAnsi="Times New Roman"/>
          <w:sz w:val="28"/>
          <w:szCs w:val="28"/>
          <w:lang w:eastAsia="ru-RU"/>
        </w:rPr>
        <w:t>циплине является дифференцированный зачет.</w:t>
      </w:r>
    </w:p>
    <w:p w:rsidR="00BE0EAA" w:rsidRDefault="00BE0EAA" w:rsidP="00CC50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BE0EAA" w:rsidSect="009413FC">
          <w:footerReference w:type="even" r:id="rId7"/>
          <w:footerReference w:type="default" r:id="rId8"/>
          <w:pgSz w:w="11906" w:h="16838"/>
          <w:pgMar w:top="1134" w:right="851" w:bottom="902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Y="-526"/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700"/>
        <w:gridCol w:w="4056"/>
        <w:gridCol w:w="3984"/>
        <w:gridCol w:w="1701"/>
        <w:gridCol w:w="1417"/>
        <w:gridCol w:w="1274"/>
      </w:tblGrid>
      <w:tr w:rsidR="00BE0EAA" w:rsidRPr="000846F4" w:rsidTr="000C45B5">
        <w:trPr>
          <w:trHeight w:val="170"/>
        </w:trPr>
        <w:tc>
          <w:tcPr>
            <w:tcW w:w="15132" w:type="dxa"/>
            <w:gridSpan w:val="6"/>
            <w:vAlign w:val="center"/>
          </w:tcPr>
          <w:p w:rsidR="00BE0EAA" w:rsidRPr="000846F4" w:rsidRDefault="00BE0EAA" w:rsidP="00EC3CF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46F4">
              <w:rPr>
                <w:rFonts w:ascii="Times New Roman" w:hAnsi="Times New Roman"/>
                <w:b/>
                <w:sz w:val="28"/>
                <w:szCs w:val="28"/>
              </w:rPr>
              <w:t>3. Оценка освоения учебной дисциплины</w:t>
            </w:r>
          </w:p>
          <w:p w:rsidR="00BE0EAA" w:rsidRPr="000846F4" w:rsidRDefault="00BE0EAA" w:rsidP="00EC3CF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46F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Формы и методы контроля</w:t>
            </w:r>
          </w:p>
          <w:p w:rsidR="00BE0EAA" w:rsidRPr="00EC3CF4" w:rsidRDefault="00BE0EAA" w:rsidP="00EC3CF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846F4">
              <w:rPr>
                <w:rFonts w:ascii="Times New Roman" w:hAnsi="Times New Roman"/>
                <w:b/>
                <w:sz w:val="28"/>
                <w:szCs w:val="28"/>
              </w:rPr>
              <w:t>Контроль и оценка освоения учебной дисциплины по темам (разделам)</w:t>
            </w:r>
          </w:p>
        </w:tc>
      </w:tr>
      <w:tr w:rsidR="00BE0EAA" w:rsidRPr="000846F4" w:rsidTr="003F336B">
        <w:trPr>
          <w:trHeight w:val="170"/>
        </w:trPr>
        <w:tc>
          <w:tcPr>
            <w:tcW w:w="2700" w:type="dxa"/>
            <w:vMerge w:val="restart"/>
            <w:vAlign w:val="center"/>
          </w:tcPr>
          <w:p w:rsidR="00BE0EAA" w:rsidRPr="000846F4" w:rsidRDefault="00BE0EAA" w:rsidP="003F336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E0EAA" w:rsidRPr="000846F4" w:rsidRDefault="00BE0EAA" w:rsidP="003F336B">
            <w:pPr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Элемент учебной дисциплины</w:t>
            </w:r>
          </w:p>
          <w:p w:rsidR="00BE0EAA" w:rsidRPr="000846F4" w:rsidRDefault="00BE0EAA" w:rsidP="003F33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32" w:type="dxa"/>
            <w:gridSpan w:val="5"/>
            <w:vAlign w:val="center"/>
          </w:tcPr>
          <w:p w:rsidR="00BE0EAA" w:rsidRPr="000846F4" w:rsidRDefault="00BE0EAA" w:rsidP="00EC3C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Формы и методы контроля</w:t>
            </w:r>
          </w:p>
        </w:tc>
      </w:tr>
      <w:tr w:rsidR="00BE0EAA" w:rsidRPr="000846F4" w:rsidTr="003F336B">
        <w:trPr>
          <w:trHeight w:val="90"/>
        </w:trPr>
        <w:tc>
          <w:tcPr>
            <w:tcW w:w="2700" w:type="dxa"/>
            <w:vMerge/>
            <w:vAlign w:val="center"/>
          </w:tcPr>
          <w:p w:rsidR="00BE0EAA" w:rsidRPr="000846F4" w:rsidRDefault="00BE0EAA" w:rsidP="003F33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1" w:type="dxa"/>
            <w:gridSpan w:val="3"/>
            <w:vAlign w:val="center"/>
          </w:tcPr>
          <w:p w:rsidR="00BE0EAA" w:rsidRPr="000846F4" w:rsidRDefault="00BE0EAA" w:rsidP="00EC3C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691" w:type="dxa"/>
            <w:gridSpan w:val="2"/>
            <w:vAlign w:val="center"/>
          </w:tcPr>
          <w:p w:rsidR="00BE0EAA" w:rsidRPr="000846F4" w:rsidRDefault="00BE0EAA" w:rsidP="00EC3CF4">
            <w:pPr>
              <w:jc w:val="center"/>
              <w:rPr>
                <w:rFonts w:ascii="Times New Roman" w:hAnsi="Times New Roman"/>
                <w:b/>
              </w:rPr>
            </w:pPr>
            <w:r w:rsidRPr="000846F4"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</w:tr>
      <w:tr w:rsidR="00BE0EAA" w:rsidRPr="000846F4" w:rsidTr="003F336B">
        <w:trPr>
          <w:trHeight w:val="737"/>
        </w:trPr>
        <w:tc>
          <w:tcPr>
            <w:tcW w:w="2700" w:type="dxa"/>
            <w:vMerge/>
            <w:vAlign w:val="center"/>
          </w:tcPr>
          <w:p w:rsidR="00BE0EAA" w:rsidRPr="000846F4" w:rsidRDefault="00BE0EAA" w:rsidP="003F33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6" w:type="dxa"/>
            <w:vAlign w:val="center"/>
          </w:tcPr>
          <w:p w:rsidR="00BE0EAA" w:rsidRPr="000846F4" w:rsidRDefault="00BE0EAA" w:rsidP="00EC3C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3984" w:type="dxa"/>
            <w:vAlign w:val="center"/>
          </w:tcPr>
          <w:p w:rsidR="00BE0EAA" w:rsidRPr="000846F4" w:rsidRDefault="00BE0EAA" w:rsidP="00EC3CF4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  <w:p w:rsidR="00BE0EAA" w:rsidRPr="000846F4" w:rsidRDefault="00BE0EAA" w:rsidP="00EC3C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E0EAA" w:rsidRPr="000846F4" w:rsidRDefault="00BE0EAA" w:rsidP="00EC3C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Проверяемые</w:t>
            </w:r>
          </w:p>
          <w:p w:rsidR="00BE0EAA" w:rsidRPr="000846F4" w:rsidRDefault="00BE0EAA" w:rsidP="00EC3CF4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ОК, ПК, У, З</w:t>
            </w:r>
          </w:p>
        </w:tc>
        <w:tc>
          <w:tcPr>
            <w:tcW w:w="1417" w:type="dxa"/>
            <w:vAlign w:val="center"/>
          </w:tcPr>
          <w:p w:rsidR="00BE0EAA" w:rsidRPr="000846F4" w:rsidRDefault="00BE0EAA" w:rsidP="00EC3CF4">
            <w:pPr>
              <w:jc w:val="center"/>
              <w:rPr>
                <w:rFonts w:ascii="Times New Roman" w:hAnsi="Times New Roman"/>
              </w:rPr>
            </w:pPr>
            <w:r w:rsidRPr="000846F4">
              <w:rPr>
                <w:rFonts w:ascii="Times New Roman" w:hAnsi="Times New Roman"/>
              </w:rPr>
              <w:t>Форма контроля</w:t>
            </w:r>
          </w:p>
        </w:tc>
        <w:tc>
          <w:tcPr>
            <w:tcW w:w="1274" w:type="dxa"/>
            <w:vAlign w:val="center"/>
          </w:tcPr>
          <w:p w:rsidR="00BE0EAA" w:rsidRPr="000846F4" w:rsidRDefault="00BE0EAA" w:rsidP="00EC3CF4">
            <w:pPr>
              <w:jc w:val="center"/>
              <w:rPr>
                <w:rFonts w:ascii="Times New Roman" w:hAnsi="Times New Roman"/>
              </w:rPr>
            </w:pPr>
            <w:r w:rsidRPr="000846F4">
              <w:rPr>
                <w:rFonts w:ascii="Times New Roman" w:hAnsi="Times New Roman"/>
              </w:rPr>
              <w:t>Проверяемые  ОК, ПК, У, З</w:t>
            </w:r>
          </w:p>
        </w:tc>
      </w:tr>
      <w:tr w:rsidR="00BE0EAA" w:rsidRPr="000846F4" w:rsidTr="003F336B">
        <w:trPr>
          <w:trHeight w:val="90"/>
        </w:trPr>
        <w:tc>
          <w:tcPr>
            <w:tcW w:w="2700" w:type="dxa"/>
          </w:tcPr>
          <w:p w:rsidR="00BE0EAA" w:rsidRPr="000846F4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Pr="000846F4">
              <w:rPr>
                <w:rFonts w:ascii="Times New Roman" w:hAnsi="Times New Roman"/>
                <w:sz w:val="24"/>
                <w:szCs w:val="24"/>
              </w:rPr>
              <w:t xml:space="preserve"> Предмет философии. Исторические типы и формы философии.</w:t>
            </w:r>
          </w:p>
        </w:tc>
        <w:tc>
          <w:tcPr>
            <w:tcW w:w="4056" w:type="dxa"/>
          </w:tcPr>
          <w:p w:rsidR="00BE0EAA" w:rsidRPr="000846F4" w:rsidRDefault="00BE0EAA" w:rsidP="003F33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</w:rPr>
            </w:pPr>
            <w:r w:rsidRPr="000846F4">
              <w:rPr>
                <w:rFonts w:ascii="Times New Roman" w:hAnsi="Times New Roman"/>
              </w:rPr>
              <w:t xml:space="preserve">Дифференцированный зачет </w:t>
            </w:r>
          </w:p>
        </w:tc>
        <w:tc>
          <w:tcPr>
            <w:tcW w:w="1274" w:type="dxa"/>
          </w:tcPr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</w:rPr>
            </w:pPr>
            <w:r w:rsidRPr="000846F4">
              <w:rPr>
                <w:rFonts w:ascii="Times New Roman" w:hAnsi="Times New Roman"/>
              </w:rPr>
              <w:t xml:space="preserve">З1, У1, ОК1 -ОК9,   ПК 2.7 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</w:rPr>
            </w:pPr>
            <w:r w:rsidRPr="000846F4">
              <w:rPr>
                <w:rFonts w:ascii="Times New Roman" w:hAnsi="Times New Roman"/>
              </w:rPr>
              <w:t>ПК 3.4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</w:rPr>
            </w:pPr>
            <w:r w:rsidRPr="000846F4">
              <w:rPr>
                <w:rFonts w:ascii="Times New Roman" w:hAnsi="Times New Roman"/>
              </w:rPr>
              <w:t>ПК 5.3.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</w:rPr>
            </w:pPr>
            <w:r w:rsidRPr="000846F4">
              <w:rPr>
                <w:rFonts w:ascii="Times New Roman" w:hAnsi="Times New Roman"/>
              </w:rPr>
              <w:t>ПК 5.5.</w:t>
            </w:r>
          </w:p>
        </w:tc>
      </w:tr>
      <w:tr w:rsidR="00BE0EAA" w:rsidRPr="000846F4" w:rsidTr="003F336B">
        <w:trPr>
          <w:trHeight w:val="90"/>
        </w:trPr>
        <w:tc>
          <w:tcPr>
            <w:tcW w:w="2700" w:type="dxa"/>
          </w:tcPr>
          <w:p w:rsidR="00BE0EAA" w:rsidRPr="000846F4" w:rsidRDefault="00BE0EAA" w:rsidP="00267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BE0EAA" w:rsidRPr="000846F4" w:rsidRDefault="00BE0EAA" w:rsidP="00267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Философия, ее место в культуре и роль в жизни человека и общества.</w:t>
            </w:r>
          </w:p>
        </w:tc>
        <w:tc>
          <w:tcPr>
            <w:tcW w:w="4056" w:type="dxa"/>
          </w:tcPr>
          <w:p w:rsidR="00BE0EAA" w:rsidRPr="000846F4" w:rsidRDefault="00BE0EAA" w:rsidP="002C0BF2">
            <w:pPr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Тест «Предмет философии»,  тест «Философия как наука», тест «Философия как мировоззрение»</w:t>
            </w:r>
          </w:p>
        </w:tc>
        <w:tc>
          <w:tcPr>
            <w:tcW w:w="398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Доклад: «История возникновения мировых религий».</w:t>
            </w:r>
          </w:p>
        </w:tc>
        <w:tc>
          <w:tcPr>
            <w:tcW w:w="1701" w:type="dxa"/>
            <w:vAlign w:val="center"/>
          </w:tcPr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ОК  1, ОК 6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ПК 2.7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У1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З1</w:t>
            </w: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</w:rPr>
            </w:pPr>
          </w:p>
        </w:tc>
      </w:tr>
      <w:tr w:rsidR="00BE0EAA" w:rsidRPr="000846F4" w:rsidTr="002C0BF2">
        <w:trPr>
          <w:trHeight w:val="90"/>
        </w:trPr>
        <w:tc>
          <w:tcPr>
            <w:tcW w:w="2700" w:type="dxa"/>
          </w:tcPr>
          <w:p w:rsidR="00BE0EAA" w:rsidRPr="000846F4" w:rsidRDefault="00BE0EAA" w:rsidP="004E7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  <w:r w:rsidRPr="000846F4">
              <w:rPr>
                <w:rFonts w:ascii="Times New Roman" w:hAnsi="Times New Roman"/>
                <w:sz w:val="24"/>
                <w:szCs w:val="24"/>
              </w:rPr>
              <w:t xml:space="preserve"> Функции философского знания.</w:t>
            </w:r>
          </w:p>
        </w:tc>
        <w:tc>
          <w:tcPr>
            <w:tcW w:w="4056" w:type="dxa"/>
            <w:shd w:val="clear" w:color="auto" w:fill="FFFFFF"/>
          </w:tcPr>
          <w:p w:rsidR="00BE0EAA" w:rsidRPr="000846F4" w:rsidRDefault="00BE0EAA" w:rsidP="004E7A1D">
            <w:pPr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Контрольная работа «Функции философского знания»</w:t>
            </w:r>
          </w:p>
        </w:tc>
        <w:tc>
          <w:tcPr>
            <w:tcW w:w="398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Сообщение: «Основные этапы развития философии».</w:t>
            </w:r>
          </w:p>
        </w:tc>
        <w:tc>
          <w:tcPr>
            <w:tcW w:w="1701" w:type="dxa"/>
            <w:vAlign w:val="center"/>
          </w:tcPr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ОК 3, ОК 4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ПК 5.3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У1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З1</w:t>
            </w: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</w:rPr>
            </w:pPr>
          </w:p>
        </w:tc>
      </w:tr>
      <w:tr w:rsidR="00BE0EAA" w:rsidRPr="000846F4" w:rsidTr="002C0BF2">
        <w:trPr>
          <w:trHeight w:val="90"/>
        </w:trPr>
        <w:tc>
          <w:tcPr>
            <w:tcW w:w="2700" w:type="dxa"/>
          </w:tcPr>
          <w:p w:rsidR="00BE0EAA" w:rsidRPr="000846F4" w:rsidRDefault="00BE0EAA" w:rsidP="004E7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1.3. </w:t>
            </w:r>
            <w:r w:rsidRPr="000846F4">
              <w:rPr>
                <w:rFonts w:ascii="Times New Roman" w:hAnsi="Times New Roman"/>
                <w:sz w:val="24"/>
                <w:szCs w:val="24"/>
              </w:rPr>
              <w:t xml:space="preserve"> Философия Древнего востока.</w:t>
            </w:r>
          </w:p>
        </w:tc>
        <w:tc>
          <w:tcPr>
            <w:tcW w:w="4056" w:type="dxa"/>
            <w:shd w:val="clear" w:color="auto" w:fill="FFFFFF"/>
          </w:tcPr>
          <w:p w:rsidR="00BE0EAA" w:rsidRPr="000846F4" w:rsidRDefault="00BE0EAA" w:rsidP="00424644">
            <w:pPr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Тест по Древневосточной философии</w:t>
            </w:r>
          </w:p>
        </w:tc>
        <w:tc>
          <w:tcPr>
            <w:tcW w:w="398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ОК 2, ОК 9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ПК 5.5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У1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З1</w:t>
            </w: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</w:rPr>
            </w:pPr>
          </w:p>
        </w:tc>
      </w:tr>
      <w:tr w:rsidR="00BE0EAA" w:rsidRPr="000846F4" w:rsidTr="002C0BF2">
        <w:trPr>
          <w:trHeight w:val="90"/>
        </w:trPr>
        <w:tc>
          <w:tcPr>
            <w:tcW w:w="2700" w:type="dxa"/>
          </w:tcPr>
          <w:p w:rsidR="00BE0EAA" w:rsidRPr="000846F4" w:rsidRDefault="00BE0EAA" w:rsidP="00267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1.4. </w:t>
            </w:r>
            <w:r w:rsidRPr="000846F4">
              <w:rPr>
                <w:rFonts w:ascii="Times New Roman" w:hAnsi="Times New Roman"/>
                <w:sz w:val="24"/>
                <w:szCs w:val="24"/>
              </w:rPr>
              <w:t xml:space="preserve"> Древнегреческая философия.</w:t>
            </w:r>
          </w:p>
        </w:tc>
        <w:tc>
          <w:tcPr>
            <w:tcW w:w="4056" w:type="dxa"/>
            <w:shd w:val="clear" w:color="auto" w:fill="FFFFFF"/>
          </w:tcPr>
          <w:p w:rsidR="00BE0EAA" w:rsidRPr="000846F4" w:rsidRDefault="00BE0EAA" w:rsidP="003F336B">
            <w:pPr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Тест по Древнегреческой философии</w:t>
            </w:r>
          </w:p>
        </w:tc>
        <w:tc>
          <w:tcPr>
            <w:tcW w:w="3984" w:type="dxa"/>
          </w:tcPr>
          <w:p w:rsidR="00BE0EAA" w:rsidRPr="000846F4" w:rsidRDefault="00BE0EAA" w:rsidP="00EE36DA">
            <w:pPr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Сообщение: «Основные философские течения Античности».</w:t>
            </w:r>
          </w:p>
        </w:tc>
        <w:tc>
          <w:tcPr>
            <w:tcW w:w="1701" w:type="dxa"/>
            <w:vAlign w:val="center"/>
          </w:tcPr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ОК 3, ОК 11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ПК 3.4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У1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З1</w:t>
            </w: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</w:rPr>
            </w:pPr>
          </w:p>
        </w:tc>
      </w:tr>
      <w:tr w:rsidR="00BE0EAA" w:rsidRPr="000846F4" w:rsidTr="003F336B">
        <w:trPr>
          <w:trHeight w:val="90"/>
        </w:trPr>
        <w:tc>
          <w:tcPr>
            <w:tcW w:w="2700" w:type="dxa"/>
          </w:tcPr>
          <w:p w:rsidR="00BE0EAA" w:rsidRPr="000846F4" w:rsidRDefault="00BE0EAA" w:rsidP="00267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1.5. </w:t>
            </w:r>
            <w:r w:rsidRPr="000846F4">
              <w:rPr>
                <w:rFonts w:ascii="Times New Roman" w:hAnsi="Times New Roman"/>
                <w:sz w:val="24"/>
                <w:szCs w:val="24"/>
              </w:rPr>
              <w:t>Средневековая европейская философия.</w:t>
            </w:r>
          </w:p>
        </w:tc>
        <w:tc>
          <w:tcPr>
            <w:tcW w:w="4056" w:type="dxa"/>
          </w:tcPr>
          <w:p w:rsidR="00BE0EAA" w:rsidRPr="000846F4" w:rsidRDefault="00BE0EAA" w:rsidP="003F336B">
            <w:pPr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398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ОК 6, ОК 7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ПК 5.5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У1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З1</w:t>
            </w: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</w:rPr>
            </w:pPr>
          </w:p>
        </w:tc>
      </w:tr>
      <w:tr w:rsidR="00BE0EAA" w:rsidRPr="000846F4" w:rsidTr="003F336B">
        <w:trPr>
          <w:trHeight w:val="90"/>
        </w:trPr>
        <w:tc>
          <w:tcPr>
            <w:tcW w:w="2700" w:type="dxa"/>
          </w:tcPr>
          <w:p w:rsidR="00BE0EAA" w:rsidRPr="000846F4" w:rsidRDefault="00BE0EAA" w:rsidP="00267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1.6. </w:t>
            </w:r>
            <w:r w:rsidRPr="000846F4">
              <w:rPr>
                <w:rFonts w:ascii="Times New Roman" w:hAnsi="Times New Roman"/>
                <w:sz w:val="24"/>
                <w:szCs w:val="24"/>
              </w:rPr>
              <w:t>Философия эпохи Возрождения.</w:t>
            </w:r>
          </w:p>
        </w:tc>
        <w:tc>
          <w:tcPr>
            <w:tcW w:w="4056" w:type="dxa"/>
          </w:tcPr>
          <w:p w:rsidR="00BE0EAA" w:rsidRPr="000846F4" w:rsidRDefault="00BE0EAA" w:rsidP="003F336B">
            <w:pPr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Контрольная работа «Философия эпохи Возрождения»</w:t>
            </w:r>
          </w:p>
        </w:tc>
        <w:tc>
          <w:tcPr>
            <w:tcW w:w="398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ОК 3, ОК 4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ПК 3.4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У1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З1</w:t>
            </w: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</w:rPr>
            </w:pPr>
          </w:p>
        </w:tc>
      </w:tr>
      <w:tr w:rsidR="00BE0EAA" w:rsidRPr="000846F4" w:rsidTr="003F336B">
        <w:trPr>
          <w:trHeight w:val="90"/>
        </w:trPr>
        <w:tc>
          <w:tcPr>
            <w:tcW w:w="2700" w:type="dxa"/>
          </w:tcPr>
          <w:p w:rsidR="00BE0EAA" w:rsidRPr="000846F4" w:rsidRDefault="00BE0EAA" w:rsidP="00267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>Тема 1.7</w:t>
            </w:r>
            <w:r w:rsidRPr="000846F4">
              <w:rPr>
                <w:rFonts w:ascii="Times New Roman" w:hAnsi="Times New Roman"/>
                <w:sz w:val="24"/>
                <w:szCs w:val="24"/>
              </w:rPr>
              <w:t xml:space="preserve"> . Западноевропейская философия 17—начала. 19 века.</w:t>
            </w:r>
          </w:p>
        </w:tc>
        <w:tc>
          <w:tcPr>
            <w:tcW w:w="4056" w:type="dxa"/>
          </w:tcPr>
          <w:p w:rsidR="00BE0EAA" w:rsidRPr="000846F4" w:rsidRDefault="00BE0EAA" w:rsidP="003F336B">
            <w:pPr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 xml:space="preserve"> Устный опрос</w:t>
            </w:r>
          </w:p>
        </w:tc>
        <w:tc>
          <w:tcPr>
            <w:tcW w:w="398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ОК  5, ОК 6, ОК 7, ОК 9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ПК 2.7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У1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З1</w:t>
            </w: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</w:rPr>
            </w:pPr>
          </w:p>
        </w:tc>
      </w:tr>
      <w:tr w:rsidR="00BE0EAA" w:rsidRPr="000846F4" w:rsidTr="003F336B">
        <w:tc>
          <w:tcPr>
            <w:tcW w:w="2700" w:type="dxa"/>
          </w:tcPr>
          <w:p w:rsidR="00BE0EAA" w:rsidRPr="000846F4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 8. </w:t>
            </w: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Философия эпохи Просвещения.</w:t>
            </w:r>
          </w:p>
        </w:tc>
        <w:tc>
          <w:tcPr>
            <w:tcW w:w="4056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398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ОК  5, ОК 6, ОК 7, ОК 9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ПК 2.7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У1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З1</w:t>
            </w: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Cs/>
              </w:rPr>
            </w:pP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BE0EAA" w:rsidRPr="000846F4" w:rsidTr="003F336B">
        <w:tc>
          <w:tcPr>
            <w:tcW w:w="2700" w:type="dxa"/>
          </w:tcPr>
          <w:p w:rsidR="00BE0EAA" w:rsidRPr="000846F4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1.9. </w:t>
            </w: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Немецкая классическая философия конца 18-начала 19 века.</w:t>
            </w:r>
          </w:p>
        </w:tc>
        <w:tc>
          <w:tcPr>
            <w:tcW w:w="4056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398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ОК 5, ОК 6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ПК 5.3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У1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З1</w:t>
            </w: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Cs/>
              </w:rPr>
            </w:pP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BE0EAA" w:rsidRPr="000846F4" w:rsidTr="003F336B">
        <w:tc>
          <w:tcPr>
            <w:tcW w:w="2700" w:type="dxa"/>
          </w:tcPr>
          <w:p w:rsidR="00BE0EAA" w:rsidRPr="000846F4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1.10. </w:t>
            </w: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Западноевропейская философия 19 века.</w:t>
            </w:r>
          </w:p>
        </w:tc>
        <w:tc>
          <w:tcPr>
            <w:tcW w:w="4056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398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ОК 2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ПК 5.3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У1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З1</w:t>
            </w: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Cs/>
              </w:rPr>
            </w:pP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BE0EAA" w:rsidRPr="000846F4" w:rsidTr="003F336B">
        <w:tc>
          <w:tcPr>
            <w:tcW w:w="2700" w:type="dxa"/>
          </w:tcPr>
          <w:p w:rsidR="00BE0EAA" w:rsidRPr="000846F4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1.11. </w:t>
            </w: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Русская    философия.</w:t>
            </w:r>
          </w:p>
        </w:tc>
        <w:tc>
          <w:tcPr>
            <w:tcW w:w="4056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Тест «Русская философия»</w:t>
            </w:r>
          </w:p>
        </w:tc>
        <w:tc>
          <w:tcPr>
            <w:tcW w:w="3984" w:type="dxa"/>
          </w:tcPr>
          <w:p w:rsidR="00BE0EAA" w:rsidRPr="000846F4" w:rsidRDefault="00BE0EAA" w:rsidP="00EE36D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Реферат: «Развитие русской философии».</w:t>
            </w:r>
          </w:p>
        </w:tc>
        <w:tc>
          <w:tcPr>
            <w:tcW w:w="1701" w:type="dxa"/>
          </w:tcPr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 xml:space="preserve">ОК 8  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ПК 3.4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У1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З1</w:t>
            </w: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Cs/>
              </w:rPr>
            </w:pP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BE0EAA" w:rsidRPr="000846F4" w:rsidTr="003F336B">
        <w:tc>
          <w:tcPr>
            <w:tcW w:w="2700" w:type="dxa"/>
          </w:tcPr>
          <w:p w:rsidR="00BE0EAA" w:rsidRPr="000846F4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1.12. </w:t>
            </w: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Основные направления развития западной философии в 20 веке.</w:t>
            </w:r>
          </w:p>
        </w:tc>
        <w:tc>
          <w:tcPr>
            <w:tcW w:w="4056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Контрольная работа  «Основные направления развития западной философии в 20 веке»</w:t>
            </w:r>
          </w:p>
        </w:tc>
        <w:tc>
          <w:tcPr>
            <w:tcW w:w="398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ОК 1, ОК 2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ПК 3.4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У1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З1</w:t>
            </w: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Cs/>
              </w:rPr>
            </w:pP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BE0EAA" w:rsidRPr="000846F4" w:rsidTr="003F336B">
        <w:tc>
          <w:tcPr>
            <w:tcW w:w="2700" w:type="dxa"/>
          </w:tcPr>
          <w:p w:rsidR="00BE0EAA" w:rsidRPr="000846F4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0846F4">
              <w:rPr>
                <w:rFonts w:ascii="Times New Roman" w:hAnsi="Times New Roman"/>
                <w:sz w:val="24"/>
                <w:szCs w:val="24"/>
              </w:rPr>
              <w:t xml:space="preserve"> Человеческое познание и деятельность.</w:t>
            </w:r>
          </w:p>
        </w:tc>
        <w:tc>
          <w:tcPr>
            <w:tcW w:w="4056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8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Cs/>
              </w:rPr>
            </w:pPr>
            <w:r w:rsidRPr="000846F4">
              <w:rPr>
                <w:rFonts w:ascii="Times New Roman" w:hAnsi="Times New Roman"/>
              </w:rPr>
              <w:t>Дифференцированный зачет</w:t>
            </w: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</w:rPr>
            </w:pPr>
            <w:r w:rsidRPr="000846F4">
              <w:rPr>
                <w:rFonts w:ascii="Times New Roman" w:hAnsi="Times New Roman"/>
              </w:rPr>
              <w:t>З2 – З4, У1, ОК1, ОК 4, ОК6, ОК7, ПК2.7; ПК3.4; ПК 5.3</w:t>
            </w:r>
          </w:p>
        </w:tc>
      </w:tr>
      <w:tr w:rsidR="00BE0EAA" w:rsidRPr="000846F4" w:rsidTr="003F336B">
        <w:tc>
          <w:tcPr>
            <w:tcW w:w="2700" w:type="dxa"/>
          </w:tcPr>
          <w:p w:rsidR="00BE0EAA" w:rsidRPr="000846F4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  <w:r w:rsidRPr="000846F4">
              <w:rPr>
                <w:rFonts w:ascii="Times New Roman" w:hAnsi="Times New Roman"/>
                <w:sz w:val="24"/>
                <w:szCs w:val="24"/>
              </w:rPr>
              <w:t xml:space="preserve"> Философское осмысление бытия. Философский смысл проблемы бытия. Философское понимание «материи».</w:t>
            </w:r>
          </w:p>
        </w:tc>
        <w:tc>
          <w:tcPr>
            <w:tcW w:w="4056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Блиц-опрос</w:t>
            </w:r>
          </w:p>
        </w:tc>
        <w:tc>
          <w:tcPr>
            <w:tcW w:w="3984" w:type="dxa"/>
          </w:tcPr>
          <w:p w:rsidR="00BE0EAA" w:rsidRPr="000846F4" w:rsidRDefault="00BE0EAA" w:rsidP="00EE36D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Составить схему: «Полярные категории».</w:t>
            </w:r>
          </w:p>
        </w:tc>
        <w:tc>
          <w:tcPr>
            <w:tcW w:w="1701" w:type="dxa"/>
          </w:tcPr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ОК 7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ПК 5.3.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У1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З2</w:t>
            </w: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Cs/>
              </w:rPr>
            </w:pP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BE0EAA" w:rsidRPr="000846F4" w:rsidTr="000A7635">
        <w:tc>
          <w:tcPr>
            <w:tcW w:w="2700" w:type="dxa"/>
          </w:tcPr>
          <w:p w:rsidR="00BE0EAA" w:rsidRPr="002618CA" w:rsidRDefault="00BE0EAA" w:rsidP="00267D8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18C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2.2.</w:t>
            </w:r>
          </w:p>
          <w:p w:rsidR="00BE0EAA" w:rsidRPr="000846F4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18CA">
              <w:rPr>
                <w:rFonts w:ascii="Times New Roman" w:hAnsi="Times New Roman"/>
                <w:sz w:val="24"/>
                <w:szCs w:val="24"/>
                <w:lang w:eastAsia="ru-RU"/>
              </w:rPr>
              <w:t>Соотношение  материи   и  сознания</w:t>
            </w:r>
          </w:p>
        </w:tc>
        <w:tc>
          <w:tcPr>
            <w:tcW w:w="4056" w:type="dxa"/>
            <w:shd w:val="clear" w:color="auto" w:fill="FFFFFF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Блиц-опрос</w:t>
            </w:r>
          </w:p>
        </w:tc>
        <w:tc>
          <w:tcPr>
            <w:tcW w:w="3984" w:type="dxa"/>
          </w:tcPr>
          <w:p w:rsidR="00BE0EAA" w:rsidRPr="000846F4" w:rsidRDefault="00BE0EAA" w:rsidP="0099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Сообщение: « Философский смысл проблемы бытия».</w:t>
            </w:r>
          </w:p>
        </w:tc>
        <w:tc>
          <w:tcPr>
            <w:tcW w:w="1701" w:type="dxa"/>
          </w:tcPr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ОК 6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ПК 3.4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У1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З2, З3</w:t>
            </w: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Cs/>
              </w:rPr>
            </w:pP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BE0EAA" w:rsidRPr="000846F4" w:rsidTr="000A7635">
        <w:tc>
          <w:tcPr>
            <w:tcW w:w="2700" w:type="dxa"/>
          </w:tcPr>
          <w:p w:rsidR="00BE0EAA" w:rsidRPr="000846F4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sz w:val="24"/>
                <w:szCs w:val="24"/>
              </w:rPr>
              <w:t>Тема 2.3.</w:t>
            </w:r>
            <w:r w:rsidRPr="000846F4">
              <w:rPr>
                <w:rFonts w:ascii="Times New Roman" w:hAnsi="Times New Roman"/>
                <w:sz w:val="24"/>
                <w:szCs w:val="24"/>
              </w:rPr>
              <w:t xml:space="preserve"> Проблема познания в истории философии</w:t>
            </w:r>
          </w:p>
        </w:tc>
        <w:tc>
          <w:tcPr>
            <w:tcW w:w="4056" w:type="dxa"/>
            <w:shd w:val="clear" w:color="auto" w:fill="FFFFFF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Тест «Проблема познания в истории философии»</w:t>
            </w:r>
          </w:p>
        </w:tc>
        <w:tc>
          <w:tcPr>
            <w:tcW w:w="398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Доклад: «Методы научного познания». Сообщение «Соотношение духовной и материальной культуры»</w:t>
            </w:r>
          </w:p>
        </w:tc>
        <w:tc>
          <w:tcPr>
            <w:tcW w:w="1701" w:type="dxa"/>
          </w:tcPr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ОК 1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ПК5.3.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У1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З3</w:t>
            </w: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Cs/>
              </w:rPr>
            </w:pP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BE0EAA" w:rsidRPr="000846F4" w:rsidTr="003F336B">
        <w:tc>
          <w:tcPr>
            <w:tcW w:w="2700" w:type="dxa"/>
          </w:tcPr>
          <w:p w:rsidR="00BE0EAA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E0EAA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E0EAA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E0EAA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E0EAA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E0EAA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E0EAA" w:rsidRPr="000846F4" w:rsidRDefault="00BE0EAA" w:rsidP="00BC4C5B">
            <w:pPr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>Тема 2.4.</w:t>
            </w:r>
            <w:r w:rsidRPr="000846F4">
              <w:rPr>
                <w:rFonts w:ascii="Times New Roman" w:hAnsi="Times New Roman"/>
                <w:sz w:val="24"/>
                <w:szCs w:val="24"/>
              </w:rPr>
              <w:t xml:space="preserve"> Религиозная картина мира.</w:t>
            </w:r>
          </w:p>
        </w:tc>
        <w:tc>
          <w:tcPr>
            <w:tcW w:w="4056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Блиц-опрос</w:t>
            </w:r>
          </w:p>
        </w:tc>
        <w:tc>
          <w:tcPr>
            <w:tcW w:w="398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E0EAA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0EAA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0EAA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0EAA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0EAA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0EAA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0EAA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0EAA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ОК 4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ПК2.7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У1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З4</w:t>
            </w: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Cs/>
              </w:rPr>
            </w:pP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BE0EAA" w:rsidRPr="000846F4" w:rsidTr="003F336B">
        <w:tc>
          <w:tcPr>
            <w:tcW w:w="2700" w:type="dxa"/>
          </w:tcPr>
          <w:p w:rsidR="00BE0EAA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E0EAA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E0EAA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E0EAA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E0EAA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E0EAA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E0EAA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E0EAA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E0EAA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E0EAA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E0EAA" w:rsidRPr="000846F4" w:rsidRDefault="00BE0EAA" w:rsidP="00BC4C5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0846F4">
              <w:rPr>
                <w:rFonts w:ascii="Times New Roman" w:hAnsi="Times New Roman"/>
                <w:sz w:val="24"/>
                <w:szCs w:val="24"/>
              </w:rPr>
              <w:t xml:space="preserve"> Природа человека и смысл его существования.</w:t>
            </w:r>
          </w:p>
        </w:tc>
        <w:tc>
          <w:tcPr>
            <w:tcW w:w="4056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8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E0EAA" w:rsidRDefault="00BE0EAA" w:rsidP="003F336B">
            <w:pPr>
              <w:rPr>
                <w:rFonts w:ascii="Times New Roman" w:hAnsi="Times New Roman"/>
              </w:rPr>
            </w:pPr>
          </w:p>
          <w:p w:rsidR="00BE0EAA" w:rsidRPr="000846F4" w:rsidRDefault="00BE0EAA" w:rsidP="003F336B">
            <w:pPr>
              <w:rPr>
                <w:rFonts w:ascii="Times New Roman" w:hAnsi="Times New Roman"/>
                <w:iCs/>
              </w:rPr>
            </w:pPr>
            <w:r w:rsidRPr="000846F4">
              <w:rPr>
                <w:rFonts w:ascii="Times New Roman" w:hAnsi="Times New Roman"/>
              </w:rPr>
              <w:t>Дифференцированный зачет</w:t>
            </w:r>
          </w:p>
        </w:tc>
        <w:tc>
          <w:tcPr>
            <w:tcW w:w="1274" w:type="dxa"/>
          </w:tcPr>
          <w:p w:rsidR="00BE0EAA" w:rsidRDefault="00BE0EAA" w:rsidP="003F336B">
            <w:pPr>
              <w:rPr>
                <w:rFonts w:ascii="Times New Roman" w:hAnsi="Times New Roman"/>
              </w:rPr>
            </w:pPr>
          </w:p>
          <w:p w:rsidR="00BE0EAA" w:rsidRPr="000846F4" w:rsidRDefault="00BE0EAA" w:rsidP="003F336B">
            <w:pPr>
              <w:rPr>
                <w:rFonts w:ascii="Times New Roman" w:hAnsi="Times New Roman"/>
              </w:rPr>
            </w:pPr>
            <w:r w:rsidRPr="000846F4">
              <w:rPr>
                <w:rFonts w:ascii="Times New Roman" w:hAnsi="Times New Roman"/>
              </w:rPr>
              <w:t>З5, У1, ОК2, ОК11, ПК 2.7; ПК 5.3</w:t>
            </w:r>
          </w:p>
        </w:tc>
      </w:tr>
      <w:tr w:rsidR="00BE0EAA" w:rsidRPr="000846F4" w:rsidTr="003F336B">
        <w:tc>
          <w:tcPr>
            <w:tcW w:w="2700" w:type="dxa"/>
          </w:tcPr>
          <w:p w:rsidR="00BE0EAA" w:rsidRPr="000846F4" w:rsidRDefault="00BE0EAA" w:rsidP="00267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sz w:val="24"/>
                <w:szCs w:val="24"/>
              </w:rPr>
              <w:t>Тема 3.1.</w:t>
            </w:r>
            <w:r w:rsidRPr="000846F4">
              <w:rPr>
                <w:rFonts w:ascii="Times New Roman" w:hAnsi="Times New Roman"/>
                <w:sz w:val="24"/>
                <w:szCs w:val="24"/>
              </w:rPr>
              <w:t xml:space="preserve"> Сущность и назначение человека.</w:t>
            </w:r>
          </w:p>
          <w:p w:rsidR="00BE0EAA" w:rsidRPr="000846F4" w:rsidRDefault="00BE0EAA" w:rsidP="00267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6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0846F4">
              <w:rPr>
                <w:rFonts w:ascii="Times New Roman" w:hAnsi="Times New Roman"/>
                <w:sz w:val="24"/>
                <w:szCs w:val="24"/>
              </w:rPr>
              <w:t xml:space="preserve"> «Сущность и назначение человека»</w:t>
            </w:r>
          </w:p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8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Сообщение: «Единство человека и природы».</w:t>
            </w:r>
          </w:p>
        </w:tc>
        <w:tc>
          <w:tcPr>
            <w:tcW w:w="1701" w:type="dxa"/>
          </w:tcPr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ОК 2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ПК 5.3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У1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З5</w:t>
            </w: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Cs/>
              </w:rPr>
            </w:pP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BE0EAA" w:rsidRPr="000846F4" w:rsidTr="003F336B">
        <w:trPr>
          <w:trHeight w:val="729"/>
        </w:trPr>
        <w:tc>
          <w:tcPr>
            <w:tcW w:w="2700" w:type="dxa"/>
          </w:tcPr>
          <w:p w:rsidR="00BE0EAA" w:rsidRPr="000846F4" w:rsidRDefault="00BE0EAA" w:rsidP="00267D8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>Тема 3.2.</w:t>
            </w: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 xml:space="preserve"> Проблемы человека в философии.</w:t>
            </w:r>
          </w:p>
        </w:tc>
        <w:tc>
          <w:tcPr>
            <w:tcW w:w="4056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Устный опрос</w:t>
            </w:r>
          </w:p>
        </w:tc>
        <w:tc>
          <w:tcPr>
            <w:tcW w:w="398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Доклад: «Проблема человека на рубеже 21 века».</w:t>
            </w:r>
          </w:p>
        </w:tc>
        <w:tc>
          <w:tcPr>
            <w:tcW w:w="1701" w:type="dxa"/>
          </w:tcPr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ОК 11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 xml:space="preserve">ПК 2.7. 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У1</w:t>
            </w:r>
          </w:p>
          <w:p w:rsidR="00BE0EAA" w:rsidRPr="000846F4" w:rsidRDefault="00BE0EAA" w:rsidP="00C80A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З5</w:t>
            </w: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BE0EAA" w:rsidRPr="000846F4" w:rsidTr="003F336B">
        <w:trPr>
          <w:trHeight w:val="729"/>
        </w:trPr>
        <w:tc>
          <w:tcPr>
            <w:tcW w:w="2700" w:type="dxa"/>
          </w:tcPr>
          <w:p w:rsidR="00BE0EAA" w:rsidRPr="000846F4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</w:t>
            </w:r>
            <w:r w:rsidRPr="000846F4">
              <w:rPr>
                <w:rFonts w:ascii="Times New Roman" w:hAnsi="Times New Roman"/>
                <w:sz w:val="24"/>
                <w:szCs w:val="24"/>
              </w:rPr>
              <w:t xml:space="preserve"> Человек, общество, цивилизация, культура.</w:t>
            </w:r>
          </w:p>
        </w:tc>
        <w:tc>
          <w:tcPr>
            <w:tcW w:w="4056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8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  <w:r w:rsidRPr="000846F4">
              <w:rPr>
                <w:rFonts w:ascii="Times New Roman" w:hAnsi="Times New Roman"/>
              </w:rPr>
              <w:t>Дифференцированный зачет</w:t>
            </w: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  <w:r w:rsidRPr="000846F4">
              <w:rPr>
                <w:rFonts w:ascii="Times New Roman" w:hAnsi="Times New Roman"/>
              </w:rPr>
              <w:t>З5, З6, У1, ОК2, ОК6, ОК8, ПК 2.7; ПК 3,4; ПК 5,3</w:t>
            </w:r>
          </w:p>
        </w:tc>
      </w:tr>
      <w:tr w:rsidR="00BE0EAA" w:rsidRPr="000846F4" w:rsidTr="003F336B">
        <w:trPr>
          <w:trHeight w:val="1982"/>
        </w:trPr>
        <w:tc>
          <w:tcPr>
            <w:tcW w:w="2700" w:type="dxa"/>
          </w:tcPr>
          <w:p w:rsidR="00BE0EAA" w:rsidRPr="000846F4" w:rsidRDefault="00BE0EAA" w:rsidP="00267D8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>Тема 4. 1.</w:t>
            </w: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 xml:space="preserve"> Общество и его философский анализ.</w:t>
            </w:r>
          </w:p>
        </w:tc>
        <w:tc>
          <w:tcPr>
            <w:tcW w:w="4056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Блиц-опрос</w:t>
            </w:r>
          </w:p>
        </w:tc>
        <w:tc>
          <w:tcPr>
            <w:tcW w:w="398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Реферат: «Источники общественного развития».</w:t>
            </w:r>
          </w:p>
        </w:tc>
        <w:tc>
          <w:tcPr>
            <w:tcW w:w="1701" w:type="dxa"/>
          </w:tcPr>
          <w:p w:rsidR="00BE0EAA" w:rsidRPr="000846F4" w:rsidRDefault="00BE0EAA" w:rsidP="000A76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ОК2</w:t>
            </w:r>
          </w:p>
          <w:p w:rsidR="00BE0EAA" w:rsidRPr="000846F4" w:rsidRDefault="00BE0EAA" w:rsidP="000A76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ПК 2.7.</w:t>
            </w:r>
          </w:p>
          <w:p w:rsidR="00BE0EAA" w:rsidRPr="000846F4" w:rsidRDefault="00BE0EAA" w:rsidP="000A76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У1</w:t>
            </w:r>
          </w:p>
          <w:p w:rsidR="00BE0EAA" w:rsidRPr="000846F4" w:rsidRDefault="00BE0EAA" w:rsidP="000A76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З5</w:t>
            </w: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BE0EAA" w:rsidRPr="000846F4" w:rsidTr="003F336B">
        <w:tc>
          <w:tcPr>
            <w:tcW w:w="2700" w:type="dxa"/>
          </w:tcPr>
          <w:p w:rsidR="00BE0EAA" w:rsidRPr="000846F4" w:rsidRDefault="00BE0EAA" w:rsidP="00267D8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>Тема 4.2</w:t>
            </w: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 xml:space="preserve"> Общество и культура</w:t>
            </w:r>
          </w:p>
        </w:tc>
        <w:tc>
          <w:tcPr>
            <w:tcW w:w="4056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Устный опрос</w:t>
            </w:r>
          </w:p>
        </w:tc>
        <w:tc>
          <w:tcPr>
            <w:tcW w:w="3984" w:type="dxa"/>
          </w:tcPr>
          <w:p w:rsidR="00BE0EAA" w:rsidRPr="000846F4" w:rsidRDefault="00BE0EAA" w:rsidP="00990E2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Сообщение: «Культурные нормы».</w:t>
            </w:r>
          </w:p>
        </w:tc>
        <w:tc>
          <w:tcPr>
            <w:tcW w:w="1701" w:type="dxa"/>
          </w:tcPr>
          <w:p w:rsidR="00BE0EAA" w:rsidRPr="000846F4" w:rsidRDefault="00BE0EAA" w:rsidP="000A76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ОК 6</w:t>
            </w:r>
          </w:p>
          <w:p w:rsidR="00BE0EAA" w:rsidRPr="000846F4" w:rsidRDefault="00BE0EAA" w:rsidP="000A76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ПК 3.4</w:t>
            </w:r>
          </w:p>
          <w:p w:rsidR="00BE0EAA" w:rsidRPr="000846F4" w:rsidRDefault="00BE0EAA" w:rsidP="000A76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У1</w:t>
            </w:r>
          </w:p>
          <w:p w:rsidR="00BE0EAA" w:rsidRPr="000846F4" w:rsidRDefault="00BE0EAA" w:rsidP="000A76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З5</w:t>
            </w: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BE0EAA" w:rsidRPr="000846F4" w:rsidTr="003F336B">
        <w:tc>
          <w:tcPr>
            <w:tcW w:w="2700" w:type="dxa"/>
          </w:tcPr>
          <w:p w:rsidR="00BE0EAA" w:rsidRPr="000846F4" w:rsidRDefault="00BE0EAA" w:rsidP="00267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>Тема 4.3.</w:t>
            </w:r>
          </w:p>
          <w:p w:rsidR="00BE0EAA" w:rsidRPr="000846F4" w:rsidRDefault="00BE0EAA" w:rsidP="00267D8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Понятие «культура», «цивилизация», «формация».</w:t>
            </w:r>
          </w:p>
        </w:tc>
        <w:tc>
          <w:tcPr>
            <w:tcW w:w="4056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Устный опрос</w:t>
            </w:r>
          </w:p>
        </w:tc>
        <w:tc>
          <w:tcPr>
            <w:tcW w:w="3984" w:type="dxa"/>
          </w:tcPr>
          <w:p w:rsidR="00BE0EAA" w:rsidRPr="000846F4" w:rsidRDefault="00BE0EAA" w:rsidP="0099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Сообщение: «Взгляды на исторический процесс».</w:t>
            </w:r>
          </w:p>
          <w:p w:rsidR="00BE0EAA" w:rsidRPr="000846F4" w:rsidRDefault="00BE0EAA" w:rsidP="00990E2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E0EAA" w:rsidRPr="000846F4" w:rsidRDefault="00BE0EAA" w:rsidP="000A76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ОК 8</w:t>
            </w:r>
          </w:p>
          <w:p w:rsidR="00BE0EAA" w:rsidRPr="000846F4" w:rsidRDefault="00BE0EAA" w:rsidP="000A76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ПК5.3</w:t>
            </w:r>
          </w:p>
          <w:p w:rsidR="00BE0EAA" w:rsidRPr="000846F4" w:rsidRDefault="00BE0EAA" w:rsidP="000A76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У1</w:t>
            </w:r>
          </w:p>
          <w:p w:rsidR="00BE0EAA" w:rsidRPr="000846F4" w:rsidRDefault="00BE0EAA" w:rsidP="000A76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З6</w:t>
            </w: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BE0EAA" w:rsidRPr="000846F4" w:rsidTr="003F336B">
        <w:tc>
          <w:tcPr>
            <w:tcW w:w="2700" w:type="dxa"/>
          </w:tcPr>
          <w:p w:rsidR="00BE0EAA" w:rsidRPr="000846F4" w:rsidRDefault="00BE0EAA" w:rsidP="00267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</w:t>
            </w:r>
          </w:p>
          <w:p w:rsidR="00BE0EAA" w:rsidRPr="000846F4" w:rsidRDefault="00BE0EAA" w:rsidP="00267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Человечество перед лицом глобальных проблем.</w:t>
            </w:r>
          </w:p>
          <w:p w:rsidR="00BE0EAA" w:rsidRPr="000846F4" w:rsidRDefault="00BE0EAA" w:rsidP="00267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8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  <w:r w:rsidRPr="000846F4">
              <w:rPr>
                <w:rFonts w:ascii="Times New Roman" w:hAnsi="Times New Roman"/>
              </w:rPr>
              <w:t>Дифференцированный зачет</w:t>
            </w: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  <w:r w:rsidRPr="000846F4">
              <w:rPr>
                <w:rFonts w:ascii="Times New Roman" w:hAnsi="Times New Roman"/>
              </w:rPr>
              <w:t>З6, У1, ОК6, ОК7, ОК10, ПК2.7; ПК5.5</w:t>
            </w:r>
          </w:p>
        </w:tc>
      </w:tr>
      <w:tr w:rsidR="00BE0EAA" w:rsidRPr="000846F4" w:rsidTr="003F336B">
        <w:tc>
          <w:tcPr>
            <w:tcW w:w="2700" w:type="dxa"/>
          </w:tcPr>
          <w:p w:rsidR="00BE0EAA" w:rsidRPr="000846F4" w:rsidRDefault="00BE0EAA" w:rsidP="00267D8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5.1. </w:t>
            </w: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Глобальные проблемы современности.</w:t>
            </w:r>
          </w:p>
          <w:p w:rsidR="00BE0EAA" w:rsidRPr="000846F4" w:rsidRDefault="00BE0EAA" w:rsidP="00267D8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Устный опрос</w:t>
            </w:r>
          </w:p>
        </w:tc>
        <w:tc>
          <w:tcPr>
            <w:tcW w:w="398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BE0EAA" w:rsidRPr="000846F4" w:rsidRDefault="00BE0EAA" w:rsidP="00C11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E0EAA" w:rsidRPr="000846F4" w:rsidRDefault="00BE0EAA" w:rsidP="000A76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ОК 6, ОК 10</w:t>
            </w:r>
          </w:p>
          <w:p w:rsidR="00BE0EAA" w:rsidRPr="000846F4" w:rsidRDefault="00BE0EAA" w:rsidP="000A76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ПК 5.5</w:t>
            </w:r>
          </w:p>
          <w:p w:rsidR="00BE0EAA" w:rsidRPr="000846F4" w:rsidRDefault="00BE0EAA" w:rsidP="000A76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У1</w:t>
            </w:r>
          </w:p>
          <w:p w:rsidR="00BE0EAA" w:rsidRPr="000846F4" w:rsidRDefault="00BE0EAA" w:rsidP="000A76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З6</w:t>
            </w: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BE0EAA" w:rsidRPr="000846F4" w:rsidTr="003F336B">
        <w:tc>
          <w:tcPr>
            <w:tcW w:w="2700" w:type="dxa"/>
          </w:tcPr>
          <w:p w:rsidR="00BE0EAA" w:rsidRPr="000846F4" w:rsidRDefault="00BE0EAA" w:rsidP="00267D8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>Тема 5.2</w:t>
            </w: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 xml:space="preserve"> Современные футурологические концепции</w:t>
            </w:r>
            <w:r w:rsidRPr="000846F4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056" w:type="dxa"/>
          </w:tcPr>
          <w:p w:rsidR="00BE0EAA" w:rsidRPr="000846F4" w:rsidRDefault="00BE0EAA" w:rsidP="003F336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Устный опрос</w:t>
            </w:r>
          </w:p>
        </w:tc>
        <w:tc>
          <w:tcPr>
            <w:tcW w:w="3984" w:type="dxa"/>
          </w:tcPr>
          <w:p w:rsidR="00BE0EAA" w:rsidRPr="000846F4" w:rsidRDefault="00BE0EAA" w:rsidP="00C119B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Реферат по теме: «Прогнозы будущего человечества»</w:t>
            </w:r>
          </w:p>
        </w:tc>
        <w:tc>
          <w:tcPr>
            <w:tcW w:w="1701" w:type="dxa"/>
          </w:tcPr>
          <w:p w:rsidR="00BE0EAA" w:rsidRPr="000846F4" w:rsidRDefault="00BE0EAA" w:rsidP="000A76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ОК 7</w:t>
            </w:r>
          </w:p>
          <w:p w:rsidR="00BE0EAA" w:rsidRPr="000846F4" w:rsidRDefault="00BE0EAA" w:rsidP="000A76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 xml:space="preserve">ПК2.7 </w:t>
            </w:r>
          </w:p>
          <w:p w:rsidR="00BE0EAA" w:rsidRPr="000846F4" w:rsidRDefault="00BE0EAA" w:rsidP="000A76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У1</w:t>
            </w:r>
          </w:p>
          <w:p w:rsidR="00BE0EAA" w:rsidRPr="000846F4" w:rsidRDefault="00BE0EAA" w:rsidP="000A76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6F4">
              <w:rPr>
                <w:rFonts w:ascii="Times New Roman" w:hAnsi="Times New Roman"/>
                <w:bCs/>
                <w:sz w:val="24"/>
                <w:szCs w:val="24"/>
              </w:rPr>
              <w:t>З6</w:t>
            </w:r>
          </w:p>
        </w:tc>
        <w:tc>
          <w:tcPr>
            <w:tcW w:w="1417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274" w:type="dxa"/>
          </w:tcPr>
          <w:p w:rsidR="00BE0EAA" w:rsidRPr="000846F4" w:rsidRDefault="00BE0EAA" w:rsidP="003F336B">
            <w:pPr>
              <w:rPr>
                <w:rFonts w:ascii="Times New Roman" w:hAnsi="Times New Roman"/>
                <w:i/>
                <w:iCs/>
              </w:rPr>
            </w:pPr>
          </w:p>
        </w:tc>
      </w:tr>
    </w:tbl>
    <w:p w:rsidR="00BE0EAA" w:rsidRDefault="00BE0EAA">
      <w:pPr>
        <w:rPr>
          <w:rFonts w:ascii="Times New Roman" w:hAnsi="Times New Roman"/>
          <w:sz w:val="24"/>
          <w:szCs w:val="24"/>
        </w:rPr>
        <w:sectPr w:rsidR="00BE0EAA" w:rsidSect="000C45B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BE0EAA" w:rsidRDefault="00BE0EAA" w:rsidP="00A71947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B56F0">
        <w:rPr>
          <w:rFonts w:ascii="Times New Roman" w:hAnsi="Times New Roman"/>
          <w:b/>
          <w:bCs/>
          <w:sz w:val="24"/>
          <w:szCs w:val="24"/>
        </w:rPr>
        <w:t>Раздел 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607F">
        <w:rPr>
          <w:rFonts w:ascii="Times New Roman" w:hAnsi="Times New Roman"/>
          <w:b/>
          <w:sz w:val="24"/>
          <w:szCs w:val="24"/>
        </w:rPr>
        <w:t>Предмет философии. Исторические типы и формы философии.</w:t>
      </w:r>
    </w:p>
    <w:p w:rsidR="00BE0EAA" w:rsidRPr="00A71947" w:rsidRDefault="00BE0EAA" w:rsidP="00A71947">
      <w:pPr>
        <w:jc w:val="center"/>
        <w:rPr>
          <w:rFonts w:ascii="Times New Roman" w:hAnsi="Times New Roman"/>
          <w:b/>
          <w:sz w:val="24"/>
          <w:szCs w:val="24"/>
        </w:rPr>
      </w:pPr>
      <w:r w:rsidRPr="00A71947">
        <w:rPr>
          <w:rFonts w:ascii="Times New Roman" w:hAnsi="Times New Roman"/>
          <w:b/>
          <w:bCs/>
          <w:sz w:val="24"/>
          <w:szCs w:val="24"/>
        </w:rPr>
        <w:t xml:space="preserve">Тема </w:t>
      </w:r>
      <w:r>
        <w:rPr>
          <w:rFonts w:ascii="Times New Roman" w:hAnsi="Times New Roman"/>
          <w:b/>
          <w:bCs/>
          <w:sz w:val="24"/>
          <w:szCs w:val="24"/>
        </w:rPr>
        <w:t>1.1. Философия, ее место в культуре и роль в жизни человека и общества</w:t>
      </w:r>
      <w:r w:rsidRPr="00A71947">
        <w:rPr>
          <w:rFonts w:ascii="Times New Roman" w:hAnsi="Times New Roman"/>
          <w:b/>
          <w:bCs/>
          <w:sz w:val="24"/>
          <w:szCs w:val="24"/>
        </w:rPr>
        <w:t>.</w:t>
      </w:r>
    </w:p>
    <w:p w:rsidR="00BE0EAA" w:rsidRPr="00A71947" w:rsidRDefault="00BE0EAA" w:rsidP="00934613">
      <w:pPr>
        <w:rPr>
          <w:rFonts w:ascii="Times New Roman" w:hAnsi="Times New Roman"/>
          <w:b/>
          <w:sz w:val="24"/>
          <w:szCs w:val="24"/>
        </w:rPr>
      </w:pPr>
      <w:r w:rsidRPr="00A71947">
        <w:rPr>
          <w:rFonts w:ascii="Times New Roman" w:hAnsi="Times New Roman"/>
          <w:b/>
          <w:sz w:val="24"/>
          <w:szCs w:val="24"/>
        </w:rPr>
        <w:t xml:space="preserve">Тест </w:t>
      </w:r>
      <w:r w:rsidRPr="00A71947">
        <w:rPr>
          <w:rFonts w:ascii="Times New Roman" w:hAnsi="Times New Roman"/>
          <w:b/>
          <w:sz w:val="24"/>
          <w:szCs w:val="24"/>
          <w:lang w:eastAsia="ru-RU"/>
        </w:rPr>
        <w:t>« Предмет философии»</w:t>
      </w:r>
    </w:p>
    <w:p w:rsidR="00BE0EAA" w:rsidRPr="00A71947" w:rsidRDefault="00BE0EAA" w:rsidP="00B66435">
      <w:pPr>
        <w:tabs>
          <w:tab w:val="left" w:pos="540"/>
        </w:tabs>
        <w:spacing w:after="0" w:line="12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E0EAA" w:rsidRPr="00A71947" w:rsidRDefault="00BE0EAA" w:rsidP="00B66435">
      <w:pPr>
        <w:numPr>
          <w:ilvl w:val="0"/>
          <w:numId w:val="3"/>
        </w:numPr>
        <w:tabs>
          <w:tab w:val="clear" w:pos="543"/>
          <w:tab w:val="left" w:pos="540"/>
        </w:tabs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A71947">
        <w:rPr>
          <w:rFonts w:ascii="Times New Roman" w:hAnsi="Times New Roman"/>
          <w:b/>
          <w:sz w:val="24"/>
          <w:szCs w:val="24"/>
          <w:lang w:eastAsia="ru-RU"/>
        </w:rPr>
        <w:t>Предметом философии является (-ются)…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физическая реальность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всеобщее в системе «мир – человек»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положения Священного писания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доводы разума, исходящие из интеллектуальной интуиции</w:t>
      </w:r>
    </w:p>
    <w:p w:rsidR="00BE0EAA" w:rsidRPr="00A71947" w:rsidRDefault="00BE0EAA" w:rsidP="00B66435">
      <w:pPr>
        <w:tabs>
          <w:tab w:val="left" w:pos="540"/>
        </w:tabs>
        <w:spacing w:after="0" w:line="12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E0EAA" w:rsidRPr="00A71947" w:rsidRDefault="00BE0EAA" w:rsidP="00B66435">
      <w:pPr>
        <w:numPr>
          <w:ilvl w:val="0"/>
          <w:numId w:val="3"/>
        </w:numPr>
        <w:tabs>
          <w:tab w:val="clear" w:pos="543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71947">
        <w:rPr>
          <w:rFonts w:ascii="Times New Roman" w:hAnsi="Times New Roman"/>
          <w:b/>
          <w:sz w:val="24"/>
          <w:szCs w:val="24"/>
          <w:lang w:eastAsia="ru-RU"/>
        </w:rPr>
        <w:t>Греческие слова phileo – «любовь» и sophia – «мудрость» дали начало термину...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эклектика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философия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гемофилия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софистика</w:t>
      </w:r>
    </w:p>
    <w:p w:rsidR="00BE0EAA" w:rsidRPr="00A71947" w:rsidRDefault="00BE0EAA" w:rsidP="00B66435">
      <w:pPr>
        <w:tabs>
          <w:tab w:val="left" w:pos="540"/>
        </w:tabs>
        <w:spacing w:after="0" w:line="12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E0EAA" w:rsidRPr="00A71947" w:rsidRDefault="00BE0EAA" w:rsidP="00B66435">
      <w:pPr>
        <w:numPr>
          <w:ilvl w:val="0"/>
          <w:numId w:val="3"/>
        </w:numPr>
        <w:tabs>
          <w:tab w:val="clear" w:pos="543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71947">
        <w:rPr>
          <w:rFonts w:ascii="Times New Roman" w:hAnsi="Times New Roman"/>
          <w:b/>
          <w:sz w:val="24"/>
          <w:szCs w:val="24"/>
          <w:lang w:eastAsia="ru-RU"/>
        </w:rPr>
        <w:t>Гносеология – это учение о…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бытии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ценностях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познании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смыслах</w:t>
      </w:r>
    </w:p>
    <w:p w:rsidR="00BE0EAA" w:rsidRPr="00A71947" w:rsidRDefault="00BE0EAA" w:rsidP="00B66435">
      <w:pPr>
        <w:tabs>
          <w:tab w:val="left" w:pos="540"/>
        </w:tabs>
        <w:spacing w:after="0" w:line="12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E0EAA" w:rsidRPr="00A71947" w:rsidRDefault="00BE0EAA" w:rsidP="00B66435">
      <w:pPr>
        <w:numPr>
          <w:ilvl w:val="0"/>
          <w:numId w:val="3"/>
        </w:numPr>
        <w:tabs>
          <w:tab w:val="clear" w:pos="543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71947">
        <w:rPr>
          <w:rFonts w:ascii="Times New Roman" w:hAnsi="Times New Roman"/>
          <w:b/>
          <w:sz w:val="24"/>
          <w:szCs w:val="24"/>
          <w:lang w:eastAsia="ru-RU"/>
        </w:rPr>
        <w:t>Антропология – это учение о…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бытии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ценностях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познании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человеке</w:t>
      </w:r>
    </w:p>
    <w:p w:rsidR="00BE0EAA" w:rsidRPr="00A71947" w:rsidRDefault="00BE0EAA" w:rsidP="00B66435">
      <w:pPr>
        <w:tabs>
          <w:tab w:val="left" w:pos="540"/>
        </w:tabs>
        <w:spacing w:after="0" w:line="12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E0EAA" w:rsidRPr="00A71947" w:rsidRDefault="00BE0EAA" w:rsidP="00B66435">
      <w:pPr>
        <w:numPr>
          <w:ilvl w:val="0"/>
          <w:numId w:val="3"/>
        </w:numPr>
        <w:tabs>
          <w:tab w:val="clear" w:pos="543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71947">
        <w:rPr>
          <w:rFonts w:ascii="Times New Roman" w:hAnsi="Times New Roman"/>
          <w:b/>
          <w:sz w:val="24"/>
          <w:szCs w:val="24"/>
          <w:lang w:eastAsia="ru-RU"/>
        </w:rPr>
        <w:t>Проблемы, решаемые философией, ...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могут быть решены в рамках конкретной научной дисциплины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имеют всеобщий, предельный характер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не имеют ничего общего с жизнью обычных людей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имеют отношение к сверхъестественному, нереальному миру</w:t>
      </w:r>
    </w:p>
    <w:p w:rsidR="00BE0EAA" w:rsidRPr="00A71947" w:rsidRDefault="00BE0EAA" w:rsidP="00B66435">
      <w:pPr>
        <w:tabs>
          <w:tab w:val="left" w:pos="540"/>
        </w:tabs>
        <w:spacing w:after="0" w:line="12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E0EAA" w:rsidRPr="00A71947" w:rsidRDefault="00BE0EAA" w:rsidP="00B66435">
      <w:pPr>
        <w:numPr>
          <w:ilvl w:val="0"/>
          <w:numId w:val="3"/>
        </w:numPr>
        <w:tabs>
          <w:tab w:val="clear" w:pos="543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71947">
        <w:rPr>
          <w:rFonts w:ascii="Times New Roman" w:hAnsi="Times New Roman"/>
          <w:b/>
          <w:sz w:val="24"/>
          <w:szCs w:val="24"/>
          <w:lang w:eastAsia="ru-RU"/>
        </w:rPr>
        <w:t>Согласно легенде, первым, кто отказался называть себя мудрецом, но лишь любомудром, то есть философом, был...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Аристотель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Эпикур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Пифагор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Платон</w:t>
      </w:r>
    </w:p>
    <w:p w:rsidR="00BE0EAA" w:rsidRPr="00A71947" w:rsidRDefault="00BE0EAA" w:rsidP="00B66435">
      <w:pPr>
        <w:tabs>
          <w:tab w:val="left" w:pos="540"/>
        </w:tabs>
        <w:spacing w:after="0" w:line="12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E0EAA" w:rsidRPr="00A71947" w:rsidRDefault="00BE0EAA" w:rsidP="00B66435">
      <w:pPr>
        <w:numPr>
          <w:ilvl w:val="0"/>
          <w:numId w:val="3"/>
        </w:numPr>
        <w:tabs>
          <w:tab w:val="clear" w:pos="543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71947">
        <w:rPr>
          <w:rFonts w:ascii="Times New Roman" w:hAnsi="Times New Roman"/>
          <w:b/>
          <w:sz w:val="24"/>
          <w:szCs w:val="24"/>
          <w:lang w:eastAsia="ru-RU"/>
        </w:rPr>
        <w:t>На вопрос: «Обладает ли мир в своем существовании единством и что является основой этого единства?» отвечает раздел философского знания –…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аксиология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онтология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антропология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гносеология</w:t>
      </w:r>
    </w:p>
    <w:p w:rsidR="00BE0EAA" w:rsidRPr="00A71947" w:rsidRDefault="00BE0EAA" w:rsidP="00B66435">
      <w:pPr>
        <w:tabs>
          <w:tab w:val="left" w:pos="540"/>
        </w:tabs>
        <w:spacing w:after="0" w:line="12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E0EAA" w:rsidRPr="00A71947" w:rsidRDefault="00BE0EAA" w:rsidP="00B66435">
      <w:pPr>
        <w:numPr>
          <w:ilvl w:val="0"/>
          <w:numId w:val="3"/>
        </w:numPr>
        <w:tabs>
          <w:tab w:val="clear" w:pos="543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71947">
        <w:rPr>
          <w:rFonts w:ascii="Times New Roman" w:hAnsi="Times New Roman"/>
          <w:b/>
          <w:sz w:val="24"/>
          <w:szCs w:val="24"/>
          <w:lang w:eastAsia="ru-RU"/>
        </w:rPr>
        <w:t>Миропонимание, мировосприятие, мироотношение в своей совокупности образуют…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концепцию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картину мира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теорию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мировоззрение</w:t>
      </w:r>
    </w:p>
    <w:p w:rsidR="00BE0EAA" w:rsidRPr="00A71947" w:rsidRDefault="00BE0EAA" w:rsidP="00B66435">
      <w:pPr>
        <w:tabs>
          <w:tab w:val="left" w:pos="540"/>
        </w:tabs>
        <w:spacing w:after="0" w:line="12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E0EAA" w:rsidRPr="00A71947" w:rsidRDefault="00BE0EAA" w:rsidP="00B66435">
      <w:pPr>
        <w:numPr>
          <w:ilvl w:val="0"/>
          <w:numId w:val="3"/>
        </w:numPr>
        <w:tabs>
          <w:tab w:val="clear" w:pos="543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71947">
        <w:rPr>
          <w:rFonts w:ascii="Times New Roman" w:hAnsi="Times New Roman"/>
          <w:b/>
          <w:sz w:val="24"/>
          <w:szCs w:val="24"/>
          <w:lang w:eastAsia="ru-RU"/>
        </w:rPr>
        <w:t>Философия и мировоззрение соотносятся следующим образом…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мировоззрение само по себе является философией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философия тождественна мировоззрению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философия теоретически обосновывает главные принципы мировоззрения, разрабатывает его общетеоретические основы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философия является частью мировоззрения</w:t>
      </w:r>
    </w:p>
    <w:p w:rsidR="00BE0EAA" w:rsidRPr="00A71947" w:rsidRDefault="00BE0EAA" w:rsidP="00B66435">
      <w:pPr>
        <w:tabs>
          <w:tab w:val="left" w:pos="540"/>
        </w:tabs>
        <w:spacing w:after="0" w:line="12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E0EAA" w:rsidRPr="00A71947" w:rsidRDefault="00BE0EAA" w:rsidP="00B66435">
      <w:pPr>
        <w:numPr>
          <w:ilvl w:val="0"/>
          <w:numId w:val="3"/>
        </w:numPr>
        <w:tabs>
          <w:tab w:val="clear" w:pos="543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71947">
        <w:rPr>
          <w:rFonts w:ascii="Times New Roman" w:hAnsi="Times New Roman"/>
          <w:b/>
          <w:sz w:val="24"/>
          <w:szCs w:val="24"/>
          <w:lang w:eastAsia="ru-RU"/>
        </w:rPr>
        <w:t>Вопросы: существует ли мир сам по себе или он существует от Бога; что лежит в основе изменений, происходящих в мире; каковы основные законы и движущие силы его развития, относятся к…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гносеологии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философской антропологии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социальной философии</w:t>
      </w:r>
    </w:p>
    <w:p w:rsidR="00BE0EAA" w:rsidRPr="00A71947" w:rsidRDefault="00BE0EAA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1947">
        <w:rPr>
          <w:rFonts w:ascii="Times New Roman" w:hAnsi="Times New Roman"/>
          <w:sz w:val="24"/>
          <w:szCs w:val="24"/>
          <w:lang w:eastAsia="ru-RU"/>
        </w:rPr>
        <w:t>онтологии</w:t>
      </w:r>
    </w:p>
    <w:p w:rsidR="00BE0EAA" w:rsidRPr="00A71947" w:rsidRDefault="00BE0EAA" w:rsidP="00B66435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p w:rsidR="00BE0EAA" w:rsidRPr="00A71947" w:rsidRDefault="00BE0EAA" w:rsidP="00B66435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A71947">
        <w:rPr>
          <w:rFonts w:ascii="Times New Roman" w:hAnsi="Times New Roman"/>
          <w:b/>
          <w:sz w:val="24"/>
          <w:szCs w:val="24"/>
        </w:rPr>
        <w:t xml:space="preserve">Оценивание (аналогично для последующих тестов):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00"/>
        <w:gridCol w:w="3144"/>
        <w:gridCol w:w="3227"/>
      </w:tblGrid>
      <w:tr w:rsidR="00BE0EAA" w:rsidRPr="000846F4" w:rsidTr="00E455F2">
        <w:tc>
          <w:tcPr>
            <w:tcW w:w="3284" w:type="dxa"/>
            <w:vMerge w:val="restart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Процент результативности (правильных ответов) %</w:t>
            </w:r>
          </w:p>
        </w:tc>
        <w:tc>
          <w:tcPr>
            <w:tcW w:w="6569" w:type="dxa"/>
            <w:gridSpan w:val="2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Количественная оценка индивидуальных образовательных достижений</w:t>
            </w:r>
          </w:p>
        </w:tc>
      </w:tr>
      <w:tr w:rsidR="00BE0EAA" w:rsidRPr="000846F4" w:rsidTr="00E455F2">
        <w:tc>
          <w:tcPr>
            <w:tcW w:w="0" w:type="auto"/>
            <w:vMerge/>
            <w:vAlign w:val="center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балл (отметки)</w:t>
            </w:r>
          </w:p>
        </w:tc>
        <w:tc>
          <w:tcPr>
            <w:tcW w:w="3285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вербальный аналог</w:t>
            </w:r>
          </w:p>
        </w:tc>
      </w:tr>
      <w:tr w:rsidR="00BE0EAA" w:rsidRPr="000846F4" w:rsidTr="00E455F2">
        <w:tc>
          <w:tcPr>
            <w:tcW w:w="3284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90 – 100</w:t>
            </w:r>
          </w:p>
        </w:tc>
        <w:tc>
          <w:tcPr>
            <w:tcW w:w="3284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85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BE0EAA" w:rsidRPr="000846F4" w:rsidTr="00E455F2">
        <w:tc>
          <w:tcPr>
            <w:tcW w:w="3284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80 – 89</w:t>
            </w:r>
          </w:p>
        </w:tc>
        <w:tc>
          <w:tcPr>
            <w:tcW w:w="3284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85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BE0EAA" w:rsidRPr="000846F4" w:rsidTr="00E455F2">
        <w:tc>
          <w:tcPr>
            <w:tcW w:w="3284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70 – 79</w:t>
            </w:r>
          </w:p>
        </w:tc>
        <w:tc>
          <w:tcPr>
            <w:tcW w:w="3284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85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BE0EAA" w:rsidRPr="000846F4" w:rsidTr="00E455F2">
        <w:tc>
          <w:tcPr>
            <w:tcW w:w="3284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3284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85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6F4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</w:tbl>
    <w:p w:rsidR="00BE0EAA" w:rsidRPr="00A71947" w:rsidRDefault="00BE0EAA">
      <w:pPr>
        <w:rPr>
          <w:rFonts w:ascii="Times New Roman" w:hAnsi="Times New Roman"/>
          <w:sz w:val="24"/>
          <w:szCs w:val="24"/>
        </w:rPr>
      </w:pPr>
    </w:p>
    <w:p w:rsidR="00BE0EAA" w:rsidRPr="00A71947" w:rsidRDefault="00BE0EAA" w:rsidP="00E36560">
      <w:pPr>
        <w:rPr>
          <w:rFonts w:ascii="Times New Roman" w:hAnsi="Times New Roman"/>
          <w:b/>
          <w:sz w:val="24"/>
          <w:szCs w:val="24"/>
        </w:rPr>
      </w:pPr>
      <w:r w:rsidRPr="00A71947">
        <w:rPr>
          <w:rFonts w:ascii="Times New Roman" w:hAnsi="Times New Roman"/>
          <w:b/>
          <w:sz w:val="24"/>
          <w:szCs w:val="24"/>
        </w:rPr>
        <w:t>Тест по теме «Философия как наука».</w:t>
      </w:r>
    </w:p>
    <w:p w:rsidR="00BE0EAA" w:rsidRPr="00A71947" w:rsidRDefault="00BE0EAA" w:rsidP="00E36560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Назовите предмет философии.</w:t>
      </w:r>
    </w:p>
    <w:p w:rsidR="00BE0EAA" w:rsidRPr="00A71947" w:rsidRDefault="00BE0EAA" w:rsidP="00E36560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Раздел философии, изучающий бытие – это…</w:t>
      </w:r>
    </w:p>
    <w:p w:rsidR="00BE0EAA" w:rsidRPr="00A71947" w:rsidRDefault="00BE0EAA" w:rsidP="00E36560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Онтология</w:t>
      </w:r>
    </w:p>
    <w:p w:rsidR="00BE0EAA" w:rsidRPr="00A71947" w:rsidRDefault="00BE0EAA" w:rsidP="00E36560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Гносеология</w:t>
      </w:r>
    </w:p>
    <w:p w:rsidR="00BE0EAA" w:rsidRPr="00A71947" w:rsidRDefault="00BE0EAA" w:rsidP="00E36560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Этика</w:t>
      </w:r>
    </w:p>
    <w:p w:rsidR="00BE0EAA" w:rsidRPr="00A71947" w:rsidRDefault="00BE0EAA" w:rsidP="00E36560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Эстетика</w:t>
      </w:r>
    </w:p>
    <w:p w:rsidR="00BE0EAA" w:rsidRPr="00A71947" w:rsidRDefault="00BE0EAA" w:rsidP="00E36560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 xml:space="preserve">В каком веке возникла наука? </w:t>
      </w:r>
    </w:p>
    <w:p w:rsidR="00BE0EAA" w:rsidRPr="00A71947" w:rsidRDefault="00BE0EAA" w:rsidP="00E36560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15</w:t>
      </w:r>
    </w:p>
    <w:p w:rsidR="00BE0EAA" w:rsidRPr="00A71947" w:rsidRDefault="00BE0EAA" w:rsidP="00E36560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16</w:t>
      </w:r>
    </w:p>
    <w:p w:rsidR="00BE0EAA" w:rsidRPr="00A71947" w:rsidRDefault="00BE0EAA" w:rsidP="00E36560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17</w:t>
      </w:r>
    </w:p>
    <w:p w:rsidR="00BE0EAA" w:rsidRPr="00A71947" w:rsidRDefault="00BE0EAA" w:rsidP="00E36560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18</w:t>
      </w:r>
    </w:p>
    <w:p w:rsidR="00BE0EAA" w:rsidRPr="00A71947" w:rsidRDefault="00BE0EAA" w:rsidP="00E36560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В каком веке возникла философия?</w:t>
      </w:r>
    </w:p>
    <w:p w:rsidR="00BE0EAA" w:rsidRPr="00A71947" w:rsidRDefault="00BE0EAA" w:rsidP="00E36560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7-6 вв. до н. э.</w:t>
      </w:r>
    </w:p>
    <w:p w:rsidR="00BE0EAA" w:rsidRPr="00A71947" w:rsidRDefault="00BE0EAA" w:rsidP="00E36560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1 в. н. э.</w:t>
      </w:r>
    </w:p>
    <w:p w:rsidR="00BE0EAA" w:rsidRPr="00A71947" w:rsidRDefault="00BE0EAA" w:rsidP="00E36560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6-7 вв. н. э.</w:t>
      </w:r>
    </w:p>
    <w:p w:rsidR="00BE0EAA" w:rsidRPr="00A71947" w:rsidRDefault="00BE0EAA" w:rsidP="00E36560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17 в.</w:t>
      </w:r>
    </w:p>
    <w:p w:rsidR="00BE0EAA" w:rsidRPr="00A71947" w:rsidRDefault="00BE0EAA" w:rsidP="00E36560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Первым философом назвали?</w:t>
      </w:r>
    </w:p>
    <w:p w:rsidR="00BE0EAA" w:rsidRPr="00A71947" w:rsidRDefault="00BE0EAA" w:rsidP="00E36560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Пифагора</w:t>
      </w:r>
    </w:p>
    <w:p w:rsidR="00BE0EAA" w:rsidRPr="00A71947" w:rsidRDefault="00BE0EAA" w:rsidP="00E36560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Фалеса</w:t>
      </w:r>
    </w:p>
    <w:p w:rsidR="00BE0EAA" w:rsidRPr="00A71947" w:rsidRDefault="00BE0EAA" w:rsidP="00E36560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Платона</w:t>
      </w:r>
    </w:p>
    <w:p w:rsidR="00BE0EAA" w:rsidRPr="00A71947" w:rsidRDefault="00BE0EAA" w:rsidP="00E36560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Сократа</w:t>
      </w:r>
    </w:p>
    <w:p w:rsidR="00BE0EAA" w:rsidRPr="00A71947" w:rsidRDefault="00BE0EAA" w:rsidP="00E36560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Направление в философии, которое считает, что наука решит все проблемы человечества?</w:t>
      </w:r>
    </w:p>
    <w:p w:rsidR="00BE0EAA" w:rsidRPr="00A71947" w:rsidRDefault="00BE0EAA" w:rsidP="00E36560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Сциентизм</w:t>
      </w:r>
    </w:p>
    <w:p w:rsidR="00BE0EAA" w:rsidRPr="00A71947" w:rsidRDefault="00BE0EAA" w:rsidP="00E36560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Рационализм</w:t>
      </w:r>
    </w:p>
    <w:p w:rsidR="00BE0EAA" w:rsidRPr="00A71947" w:rsidRDefault="00BE0EAA" w:rsidP="00E36560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Деизм</w:t>
      </w:r>
    </w:p>
    <w:p w:rsidR="00BE0EAA" w:rsidRPr="00A71947" w:rsidRDefault="00BE0EAA" w:rsidP="00E36560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Материализм</w:t>
      </w:r>
    </w:p>
    <w:p w:rsidR="00BE0EAA" w:rsidRPr="00A71947" w:rsidRDefault="00BE0EAA" w:rsidP="00E36560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Какие элементы входят в структуру мировоззрения?</w:t>
      </w:r>
    </w:p>
    <w:p w:rsidR="00BE0EAA" w:rsidRPr="00A71947" w:rsidRDefault="00BE0EAA" w:rsidP="00E36560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На каком уровне мировоззрение формируется в повседневной жизни человека и опирается на личный опыт и традиции.</w:t>
      </w:r>
    </w:p>
    <w:p w:rsidR="00BE0EAA" w:rsidRPr="00A71947" w:rsidRDefault="00BE0EAA" w:rsidP="00E36560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Обыденный</w:t>
      </w:r>
    </w:p>
    <w:p w:rsidR="00BE0EAA" w:rsidRPr="00A71947" w:rsidRDefault="00BE0EAA" w:rsidP="00E36560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Специализированный</w:t>
      </w:r>
    </w:p>
    <w:p w:rsidR="00BE0EAA" w:rsidRPr="00A71947" w:rsidRDefault="00BE0EAA" w:rsidP="00E36560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Глобальный</w:t>
      </w:r>
    </w:p>
    <w:p w:rsidR="00BE0EAA" w:rsidRPr="00A71947" w:rsidRDefault="00BE0EAA" w:rsidP="00E36560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Религия</w:t>
      </w:r>
    </w:p>
    <w:p w:rsidR="00BE0EAA" w:rsidRPr="00A71947" w:rsidRDefault="00BE0EAA" w:rsidP="00E36560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Направление в философии, сторонники которого считали, что в отношениях материи и сознания первичным является дух?</w:t>
      </w:r>
    </w:p>
    <w:p w:rsidR="00BE0EAA" w:rsidRPr="00A71947" w:rsidRDefault="00BE0EAA" w:rsidP="00E36560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Материализм</w:t>
      </w:r>
    </w:p>
    <w:p w:rsidR="00BE0EAA" w:rsidRPr="00A71947" w:rsidRDefault="00BE0EAA" w:rsidP="00E36560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Идеализм</w:t>
      </w:r>
    </w:p>
    <w:p w:rsidR="00BE0EAA" w:rsidRPr="00A71947" w:rsidRDefault="00BE0EAA" w:rsidP="00E36560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Рационализм</w:t>
      </w:r>
    </w:p>
    <w:p w:rsidR="00BE0EAA" w:rsidRPr="00A71947" w:rsidRDefault="00BE0EAA" w:rsidP="00E36560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 xml:space="preserve">Деизм </w:t>
      </w:r>
    </w:p>
    <w:p w:rsidR="00BE0EAA" w:rsidRPr="00A71947" w:rsidRDefault="00BE0EAA" w:rsidP="00E36560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 xml:space="preserve"> Направление в философии, сторонники которого считали, что существуют две независимые субстанции – материальная и духовная?</w:t>
      </w:r>
    </w:p>
    <w:p w:rsidR="00BE0EAA" w:rsidRPr="00A71947" w:rsidRDefault="00BE0EAA" w:rsidP="00E36560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Дуализм</w:t>
      </w:r>
    </w:p>
    <w:p w:rsidR="00BE0EAA" w:rsidRPr="00A71947" w:rsidRDefault="00BE0EAA" w:rsidP="00E36560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Деизм</w:t>
      </w:r>
    </w:p>
    <w:p w:rsidR="00BE0EAA" w:rsidRPr="00A71947" w:rsidRDefault="00BE0EAA" w:rsidP="00E36560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Эмпиризм</w:t>
      </w:r>
    </w:p>
    <w:p w:rsidR="00BE0EAA" w:rsidRPr="00A71947" w:rsidRDefault="00BE0EAA" w:rsidP="00E36560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 xml:space="preserve">Рационализм </w:t>
      </w:r>
    </w:p>
    <w:p w:rsidR="00BE0EAA" w:rsidRPr="00A71947" w:rsidRDefault="00BE0EAA" w:rsidP="00E36560">
      <w:pPr>
        <w:rPr>
          <w:rFonts w:ascii="Times New Roman" w:hAnsi="Times New Roman"/>
          <w:b/>
          <w:sz w:val="24"/>
          <w:szCs w:val="24"/>
        </w:rPr>
      </w:pPr>
      <w:r w:rsidRPr="00A71947">
        <w:rPr>
          <w:rFonts w:ascii="Times New Roman" w:hAnsi="Times New Roman"/>
          <w:b/>
          <w:sz w:val="24"/>
          <w:szCs w:val="24"/>
        </w:rPr>
        <w:t>Тест по теме «Философия как мировоззрение».</w:t>
      </w:r>
    </w:p>
    <w:p w:rsidR="00BE0EAA" w:rsidRPr="00A71947" w:rsidRDefault="00BE0EAA" w:rsidP="00E36560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Дайте определение философии как науки.</w:t>
      </w:r>
    </w:p>
    <w:p w:rsidR="00BE0EAA" w:rsidRPr="00A71947" w:rsidRDefault="00BE0EAA" w:rsidP="00E36560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Раздел философии, изучающий познание – это…</w:t>
      </w:r>
    </w:p>
    <w:p w:rsidR="00BE0EAA" w:rsidRPr="00A71947" w:rsidRDefault="00BE0EAA" w:rsidP="00E36560">
      <w:pPr>
        <w:pStyle w:val="ListParagraph"/>
        <w:numPr>
          <w:ilvl w:val="0"/>
          <w:numId w:val="18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Онтология</w:t>
      </w:r>
    </w:p>
    <w:p w:rsidR="00BE0EAA" w:rsidRPr="00A71947" w:rsidRDefault="00BE0EAA" w:rsidP="00E36560">
      <w:pPr>
        <w:pStyle w:val="ListParagraph"/>
        <w:numPr>
          <w:ilvl w:val="0"/>
          <w:numId w:val="18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Гносеология</w:t>
      </w:r>
    </w:p>
    <w:p w:rsidR="00BE0EAA" w:rsidRPr="00A71947" w:rsidRDefault="00BE0EAA" w:rsidP="00E36560">
      <w:pPr>
        <w:pStyle w:val="ListParagraph"/>
        <w:numPr>
          <w:ilvl w:val="0"/>
          <w:numId w:val="18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Этика</w:t>
      </w:r>
    </w:p>
    <w:p w:rsidR="00BE0EAA" w:rsidRPr="00A71947" w:rsidRDefault="00BE0EAA" w:rsidP="00E36560">
      <w:pPr>
        <w:pStyle w:val="ListParagraph"/>
        <w:numPr>
          <w:ilvl w:val="0"/>
          <w:numId w:val="18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Эстетика</w:t>
      </w:r>
    </w:p>
    <w:p w:rsidR="00BE0EAA" w:rsidRPr="00A71947" w:rsidRDefault="00BE0EAA" w:rsidP="00E36560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Где возникла философия как самостоятельное явление?</w:t>
      </w:r>
    </w:p>
    <w:p w:rsidR="00BE0EAA" w:rsidRPr="00A71947" w:rsidRDefault="00BE0EAA" w:rsidP="00E36560">
      <w:pPr>
        <w:pStyle w:val="ListParagraph"/>
        <w:numPr>
          <w:ilvl w:val="0"/>
          <w:numId w:val="19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Древний Китай</w:t>
      </w:r>
    </w:p>
    <w:p w:rsidR="00BE0EAA" w:rsidRPr="00A71947" w:rsidRDefault="00BE0EAA" w:rsidP="00E36560">
      <w:pPr>
        <w:pStyle w:val="ListParagraph"/>
        <w:numPr>
          <w:ilvl w:val="0"/>
          <w:numId w:val="19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Древняя Индия</w:t>
      </w:r>
    </w:p>
    <w:p w:rsidR="00BE0EAA" w:rsidRPr="00A71947" w:rsidRDefault="00BE0EAA" w:rsidP="00E36560">
      <w:pPr>
        <w:pStyle w:val="ListParagraph"/>
        <w:numPr>
          <w:ilvl w:val="0"/>
          <w:numId w:val="19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Древняя Греция</w:t>
      </w:r>
    </w:p>
    <w:p w:rsidR="00BE0EAA" w:rsidRPr="00A71947" w:rsidRDefault="00BE0EAA" w:rsidP="00E36560">
      <w:pPr>
        <w:pStyle w:val="ListParagraph"/>
        <w:numPr>
          <w:ilvl w:val="0"/>
          <w:numId w:val="19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Средневековая Европа</w:t>
      </w:r>
    </w:p>
    <w:p w:rsidR="00BE0EAA" w:rsidRPr="00A71947" w:rsidRDefault="00BE0EAA" w:rsidP="00E36560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Кто первым назвал себя философом?</w:t>
      </w:r>
    </w:p>
    <w:p w:rsidR="00BE0EAA" w:rsidRPr="00A71947" w:rsidRDefault="00BE0EAA" w:rsidP="00E36560">
      <w:pPr>
        <w:pStyle w:val="ListParagraph"/>
        <w:numPr>
          <w:ilvl w:val="0"/>
          <w:numId w:val="20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Фалес</w:t>
      </w:r>
    </w:p>
    <w:p w:rsidR="00BE0EAA" w:rsidRPr="00A71947" w:rsidRDefault="00BE0EAA" w:rsidP="00E36560">
      <w:pPr>
        <w:pStyle w:val="ListParagraph"/>
        <w:numPr>
          <w:ilvl w:val="0"/>
          <w:numId w:val="20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Пифагор</w:t>
      </w:r>
    </w:p>
    <w:p w:rsidR="00BE0EAA" w:rsidRPr="00A71947" w:rsidRDefault="00BE0EAA" w:rsidP="00E36560">
      <w:pPr>
        <w:pStyle w:val="ListParagraph"/>
        <w:numPr>
          <w:ilvl w:val="0"/>
          <w:numId w:val="20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Платон</w:t>
      </w:r>
    </w:p>
    <w:p w:rsidR="00BE0EAA" w:rsidRPr="00A71947" w:rsidRDefault="00BE0EAA" w:rsidP="00E36560">
      <w:pPr>
        <w:pStyle w:val="ListParagraph"/>
        <w:numPr>
          <w:ilvl w:val="0"/>
          <w:numId w:val="20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Сократ</w:t>
      </w:r>
    </w:p>
    <w:p w:rsidR="00BE0EAA" w:rsidRPr="00A71947" w:rsidRDefault="00BE0EAA" w:rsidP="00E36560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Направление в философии, которое считает, что наука погубит человечество?</w:t>
      </w:r>
    </w:p>
    <w:p w:rsidR="00BE0EAA" w:rsidRPr="00A71947" w:rsidRDefault="00BE0EAA" w:rsidP="00E36560">
      <w:pPr>
        <w:pStyle w:val="ListParagraph"/>
        <w:numPr>
          <w:ilvl w:val="0"/>
          <w:numId w:val="12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Антисциентизм</w:t>
      </w:r>
    </w:p>
    <w:p w:rsidR="00BE0EAA" w:rsidRPr="00A71947" w:rsidRDefault="00BE0EAA" w:rsidP="00E36560">
      <w:pPr>
        <w:pStyle w:val="ListParagraph"/>
        <w:numPr>
          <w:ilvl w:val="0"/>
          <w:numId w:val="12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Рационализм</w:t>
      </w:r>
    </w:p>
    <w:p w:rsidR="00BE0EAA" w:rsidRPr="00A71947" w:rsidRDefault="00BE0EAA" w:rsidP="00E36560">
      <w:pPr>
        <w:pStyle w:val="ListParagraph"/>
        <w:numPr>
          <w:ilvl w:val="0"/>
          <w:numId w:val="12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Деизм</w:t>
      </w:r>
    </w:p>
    <w:p w:rsidR="00BE0EAA" w:rsidRPr="00A71947" w:rsidRDefault="00BE0EAA" w:rsidP="00E36560">
      <w:pPr>
        <w:pStyle w:val="ListParagraph"/>
        <w:numPr>
          <w:ilvl w:val="0"/>
          <w:numId w:val="12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Материализм</w:t>
      </w:r>
    </w:p>
    <w:p w:rsidR="00BE0EAA" w:rsidRPr="00A71947" w:rsidRDefault="00BE0EAA" w:rsidP="00E36560">
      <w:pPr>
        <w:pStyle w:val="ListParagraph"/>
        <w:numPr>
          <w:ilvl w:val="0"/>
          <w:numId w:val="23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На каком уровне мировоззрение формируется в результате изучения существенных закономерностей?</w:t>
      </w:r>
    </w:p>
    <w:p w:rsidR="00BE0EAA" w:rsidRPr="00A71947" w:rsidRDefault="00BE0EAA" w:rsidP="00E36560">
      <w:pPr>
        <w:pStyle w:val="ListParagraph"/>
        <w:numPr>
          <w:ilvl w:val="0"/>
          <w:numId w:val="10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Обыденный</w:t>
      </w:r>
    </w:p>
    <w:p w:rsidR="00BE0EAA" w:rsidRPr="00A71947" w:rsidRDefault="00BE0EAA" w:rsidP="00E36560">
      <w:pPr>
        <w:pStyle w:val="ListParagraph"/>
        <w:numPr>
          <w:ilvl w:val="0"/>
          <w:numId w:val="10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Специализированный</w:t>
      </w:r>
    </w:p>
    <w:p w:rsidR="00BE0EAA" w:rsidRPr="00A71947" w:rsidRDefault="00BE0EAA" w:rsidP="00E36560">
      <w:pPr>
        <w:pStyle w:val="ListParagraph"/>
        <w:numPr>
          <w:ilvl w:val="0"/>
          <w:numId w:val="10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Глобальный</w:t>
      </w:r>
    </w:p>
    <w:p w:rsidR="00BE0EAA" w:rsidRPr="00A71947" w:rsidRDefault="00BE0EAA" w:rsidP="00E36560">
      <w:pPr>
        <w:pStyle w:val="ListParagraph"/>
        <w:numPr>
          <w:ilvl w:val="0"/>
          <w:numId w:val="10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Религия</w:t>
      </w:r>
    </w:p>
    <w:p w:rsidR="00BE0EAA" w:rsidRPr="00A71947" w:rsidRDefault="00BE0EAA" w:rsidP="00E36560">
      <w:pPr>
        <w:pStyle w:val="ListParagraph"/>
        <w:numPr>
          <w:ilvl w:val="0"/>
          <w:numId w:val="23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Что называется верой в Тварь (то, что сотворено)?</w:t>
      </w:r>
    </w:p>
    <w:p w:rsidR="00BE0EAA" w:rsidRPr="00A71947" w:rsidRDefault="00BE0EAA" w:rsidP="00E36560">
      <w:pPr>
        <w:pStyle w:val="ListParagraph"/>
        <w:numPr>
          <w:ilvl w:val="0"/>
          <w:numId w:val="21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Религия</w:t>
      </w:r>
    </w:p>
    <w:p w:rsidR="00BE0EAA" w:rsidRPr="00A71947" w:rsidRDefault="00BE0EAA" w:rsidP="00E36560">
      <w:pPr>
        <w:pStyle w:val="ListParagraph"/>
        <w:numPr>
          <w:ilvl w:val="0"/>
          <w:numId w:val="21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Наука</w:t>
      </w:r>
    </w:p>
    <w:p w:rsidR="00BE0EAA" w:rsidRPr="00A71947" w:rsidRDefault="00BE0EAA" w:rsidP="00E36560">
      <w:pPr>
        <w:pStyle w:val="ListParagraph"/>
        <w:numPr>
          <w:ilvl w:val="0"/>
          <w:numId w:val="21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Миф</w:t>
      </w:r>
    </w:p>
    <w:p w:rsidR="00BE0EAA" w:rsidRPr="00A71947" w:rsidRDefault="00BE0EAA" w:rsidP="00E36560">
      <w:pPr>
        <w:pStyle w:val="ListParagraph"/>
        <w:numPr>
          <w:ilvl w:val="0"/>
          <w:numId w:val="21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 xml:space="preserve">Микрокосмос </w:t>
      </w:r>
    </w:p>
    <w:p w:rsidR="00BE0EAA" w:rsidRPr="00A71947" w:rsidRDefault="00BE0EAA" w:rsidP="00E36560">
      <w:pPr>
        <w:pStyle w:val="ListParagraph"/>
        <w:numPr>
          <w:ilvl w:val="0"/>
          <w:numId w:val="23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Что включает в себя микрокосмос?</w:t>
      </w:r>
    </w:p>
    <w:p w:rsidR="00BE0EAA" w:rsidRPr="00A71947" w:rsidRDefault="00BE0EAA" w:rsidP="00E36560">
      <w:pPr>
        <w:pStyle w:val="ListParagraph"/>
        <w:numPr>
          <w:ilvl w:val="0"/>
          <w:numId w:val="22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Человека</w:t>
      </w:r>
    </w:p>
    <w:p w:rsidR="00BE0EAA" w:rsidRPr="00A71947" w:rsidRDefault="00BE0EAA" w:rsidP="00E36560">
      <w:pPr>
        <w:pStyle w:val="ListParagraph"/>
        <w:numPr>
          <w:ilvl w:val="0"/>
          <w:numId w:val="22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Природу</w:t>
      </w:r>
    </w:p>
    <w:p w:rsidR="00BE0EAA" w:rsidRPr="00A71947" w:rsidRDefault="00BE0EAA" w:rsidP="00E36560">
      <w:pPr>
        <w:pStyle w:val="ListParagraph"/>
        <w:numPr>
          <w:ilvl w:val="0"/>
          <w:numId w:val="22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Мир в целом</w:t>
      </w:r>
    </w:p>
    <w:p w:rsidR="00BE0EAA" w:rsidRPr="00A71947" w:rsidRDefault="00BE0EAA" w:rsidP="00E36560">
      <w:pPr>
        <w:pStyle w:val="ListParagraph"/>
        <w:numPr>
          <w:ilvl w:val="0"/>
          <w:numId w:val="22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 xml:space="preserve">Миф </w:t>
      </w:r>
    </w:p>
    <w:p w:rsidR="00BE0EAA" w:rsidRPr="00A71947" w:rsidRDefault="00BE0EAA" w:rsidP="00E36560">
      <w:pPr>
        <w:pStyle w:val="ListParagraph"/>
        <w:numPr>
          <w:ilvl w:val="0"/>
          <w:numId w:val="23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Направление в философии, сторонники которого считали, что в отношениях материи и сознания первичной является материя?</w:t>
      </w:r>
    </w:p>
    <w:p w:rsidR="00BE0EAA" w:rsidRPr="00A71947" w:rsidRDefault="00BE0EAA" w:rsidP="00E36560">
      <w:pPr>
        <w:pStyle w:val="ListParagraph"/>
        <w:numPr>
          <w:ilvl w:val="0"/>
          <w:numId w:val="16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Материализм</w:t>
      </w:r>
    </w:p>
    <w:p w:rsidR="00BE0EAA" w:rsidRPr="00A71947" w:rsidRDefault="00BE0EAA" w:rsidP="00E36560">
      <w:pPr>
        <w:pStyle w:val="ListParagraph"/>
        <w:numPr>
          <w:ilvl w:val="0"/>
          <w:numId w:val="16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Идеализм</w:t>
      </w:r>
    </w:p>
    <w:p w:rsidR="00BE0EAA" w:rsidRPr="00A71947" w:rsidRDefault="00BE0EAA" w:rsidP="00E36560">
      <w:pPr>
        <w:pStyle w:val="ListParagraph"/>
        <w:numPr>
          <w:ilvl w:val="0"/>
          <w:numId w:val="16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Рационализм</w:t>
      </w:r>
    </w:p>
    <w:p w:rsidR="00BE0EAA" w:rsidRPr="00A71947" w:rsidRDefault="00BE0EAA" w:rsidP="00E36560">
      <w:pPr>
        <w:pStyle w:val="ListParagraph"/>
        <w:numPr>
          <w:ilvl w:val="0"/>
          <w:numId w:val="16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Деизм</w:t>
      </w:r>
    </w:p>
    <w:p w:rsidR="00BE0EAA" w:rsidRPr="00A71947" w:rsidRDefault="00BE0EAA" w:rsidP="00E36560">
      <w:pPr>
        <w:pStyle w:val="ListParagraph"/>
        <w:numPr>
          <w:ilvl w:val="0"/>
          <w:numId w:val="23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 xml:space="preserve"> Направление в философии, сторонники которого признавали наличие бога, который единожды сотворив мир, больше не участвовал в его дальнейшем развитии?</w:t>
      </w:r>
    </w:p>
    <w:p w:rsidR="00BE0EAA" w:rsidRPr="00A71947" w:rsidRDefault="00BE0EAA" w:rsidP="00E36560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Дуализм</w:t>
      </w:r>
    </w:p>
    <w:p w:rsidR="00BE0EAA" w:rsidRPr="00A71947" w:rsidRDefault="00BE0EAA" w:rsidP="00E36560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Деизм</w:t>
      </w:r>
    </w:p>
    <w:p w:rsidR="00BE0EAA" w:rsidRPr="00A71947" w:rsidRDefault="00BE0EAA" w:rsidP="00E36560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>Эмпиризм</w:t>
      </w:r>
    </w:p>
    <w:p w:rsidR="00BE0EAA" w:rsidRDefault="00BE0EAA" w:rsidP="00E36560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947">
        <w:rPr>
          <w:rFonts w:ascii="Times New Roman" w:hAnsi="Times New Roman"/>
          <w:sz w:val="24"/>
          <w:szCs w:val="24"/>
        </w:rPr>
        <w:t xml:space="preserve">Рационализм </w:t>
      </w:r>
    </w:p>
    <w:p w:rsidR="00BE0EAA" w:rsidRDefault="00BE0EAA" w:rsidP="00A71947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BE0EAA" w:rsidRDefault="00BE0EAA" w:rsidP="00A71947">
      <w:pPr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1.2. Функции </w:t>
      </w:r>
      <w:r w:rsidRPr="00A71947">
        <w:rPr>
          <w:rFonts w:ascii="Times New Roman" w:hAnsi="Times New Roman"/>
          <w:b/>
          <w:sz w:val="24"/>
          <w:szCs w:val="24"/>
        </w:rPr>
        <w:t>философ</w:t>
      </w:r>
      <w:r>
        <w:rPr>
          <w:rFonts w:ascii="Times New Roman" w:hAnsi="Times New Roman"/>
          <w:b/>
          <w:sz w:val="24"/>
          <w:szCs w:val="24"/>
        </w:rPr>
        <w:t>ского знания</w:t>
      </w:r>
      <w:r w:rsidRPr="00A71947">
        <w:rPr>
          <w:rFonts w:ascii="Times New Roman" w:hAnsi="Times New Roman"/>
          <w:b/>
          <w:sz w:val="24"/>
          <w:szCs w:val="24"/>
        </w:rPr>
        <w:t>.</w:t>
      </w:r>
    </w:p>
    <w:p w:rsidR="00BE0EAA" w:rsidRPr="00EF79F7" w:rsidRDefault="00BE0EAA" w:rsidP="006E657A">
      <w:pPr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="00BE0EAA" w:rsidRPr="00EF79F7" w:rsidRDefault="00BE0EAA" w:rsidP="00EF79F7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F79F7">
        <w:rPr>
          <w:rFonts w:ascii="Times New Roman" w:hAnsi="Times New Roman"/>
          <w:b/>
          <w:sz w:val="24"/>
          <w:szCs w:val="24"/>
          <w:lang w:eastAsia="ru-RU"/>
        </w:rPr>
        <w:t>Вопросы к контрольной работе «</w:t>
      </w:r>
      <w:r>
        <w:rPr>
          <w:rFonts w:ascii="Times New Roman" w:hAnsi="Times New Roman"/>
          <w:b/>
          <w:sz w:val="24"/>
          <w:szCs w:val="24"/>
        </w:rPr>
        <w:t xml:space="preserve">Функции </w:t>
      </w:r>
      <w:r w:rsidRPr="00A71947">
        <w:rPr>
          <w:rFonts w:ascii="Times New Roman" w:hAnsi="Times New Roman"/>
          <w:b/>
          <w:sz w:val="24"/>
          <w:szCs w:val="24"/>
        </w:rPr>
        <w:t>философ</w:t>
      </w:r>
      <w:r>
        <w:rPr>
          <w:rFonts w:ascii="Times New Roman" w:hAnsi="Times New Roman"/>
          <w:b/>
          <w:sz w:val="24"/>
          <w:szCs w:val="24"/>
        </w:rPr>
        <w:t>ского знания</w:t>
      </w:r>
      <w:r w:rsidRPr="00EF79F7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BE0EAA" w:rsidRPr="00507573" w:rsidRDefault="00BE0EAA" w:rsidP="00EF79F7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9475"/>
      </w:tblGrid>
      <w:tr w:rsidR="00BE0EAA" w:rsidRPr="000846F4" w:rsidTr="004E7A1D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:rsidR="00BE0EAA" w:rsidRPr="00500D8E" w:rsidRDefault="00BE0EAA" w:rsidP="004E7A1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0D8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500D8E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     </w:t>
            </w:r>
            <w:r w:rsidRPr="00500D8E">
              <w:rPr>
                <w:rFonts w:ascii="Times New Roman" w:hAnsi="Times New Roman"/>
                <w:sz w:val="24"/>
                <w:szCs w:val="24"/>
                <w:lang w:eastAsia="ru-RU"/>
              </w:rPr>
              <w:t>Почему не существует единого понимания философии?</w:t>
            </w:r>
          </w:p>
          <w:p w:rsidR="00BE0EAA" w:rsidRPr="00500D8E" w:rsidRDefault="00BE0EAA" w:rsidP="004E7A1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500D8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00D8E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     </w:t>
            </w:r>
            <w:r w:rsidRPr="00500D8E">
              <w:rPr>
                <w:rFonts w:ascii="Times New Roman" w:hAnsi="Times New Roman"/>
                <w:sz w:val="24"/>
                <w:szCs w:val="24"/>
                <w:lang w:eastAsia="ru-RU"/>
              </w:rPr>
              <w:t>В чём заключается основной вопрос философии?</w:t>
            </w:r>
          </w:p>
          <w:p w:rsidR="00BE0EAA" w:rsidRPr="00500D8E" w:rsidRDefault="00BE0EAA" w:rsidP="004E7A1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500D8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00D8E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     </w:t>
            </w:r>
            <w:r w:rsidRPr="00500D8E">
              <w:rPr>
                <w:rFonts w:ascii="Times New Roman" w:hAnsi="Times New Roman"/>
                <w:sz w:val="24"/>
                <w:szCs w:val="24"/>
                <w:lang w:eastAsia="ru-RU"/>
              </w:rPr>
              <w:t>Какие существуют формы идеализма?</w:t>
            </w:r>
          </w:p>
          <w:p w:rsidR="00BE0EAA" w:rsidRPr="00500D8E" w:rsidRDefault="00BE0EAA" w:rsidP="004E7A1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500D8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00D8E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     </w:t>
            </w:r>
            <w:r w:rsidRPr="00500D8E">
              <w:rPr>
                <w:rFonts w:ascii="Times New Roman" w:hAnsi="Times New Roman"/>
                <w:sz w:val="24"/>
                <w:szCs w:val="24"/>
                <w:lang w:eastAsia="ru-RU"/>
              </w:rPr>
              <w:t>Каковы причины идеализма?</w:t>
            </w:r>
          </w:p>
          <w:p w:rsidR="00BE0EAA" w:rsidRPr="00500D8E" w:rsidRDefault="00BE0EAA" w:rsidP="004E7A1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500D8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00D8E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     </w:t>
            </w:r>
            <w:r w:rsidRPr="00500D8E">
              <w:rPr>
                <w:rFonts w:ascii="Times New Roman" w:hAnsi="Times New Roman"/>
                <w:sz w:val="24"/>
                <w:szCs w:val="24"/>
                <w:lang w:eastAsia="ru-RU"/>
              </w:rPr>
              <w:t>Каково историческое развитие материализма?</w:t>
            </w:r>
          </w:p>
          <w:p w:rsidR="00BE0EAA" w:rsidRPr="00500D8E" w:rsidRDefault="00BE0EAA" w:rsidP="004E7A1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500D8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00D8E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     </w:t>
            </w:r>
            <w:r w:rsidRPr="00500D8E">
              <w:rPr>
                <w:rFonts w:ascii="Times New Roman" w:hAnsi="Times New Roman"/>
                <w:sz w:val="24"/>
                <w:szCs w:val="24"/>
                <w:lang w:eastAsia="ru-RU"/>
              </w:rPr>
              <w:t>Почему материализм и идеализм являются основными философскими направлениями?</w:t>
            </w:r>
          </w:p>
        </w:tc>
      </w:tr>
    </w:tbl>
    <w:p w:rsidR="00BE0EAA" w:rsidRPr="00507573" w:rsidRDefault="00BE0EAA" w:rsidP="00EF79F7">
      <w:pPr>
        <w:tabs>
          <w:tab w:val="left" w:pos="540"/>
        </w:tabs>
        <w:spacing w:after="0" w:line="12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E0EAA" w:rsidRPr="00EF79F7" w:rsidRDefault="00BE0EAA" w:rsidP="00EF79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F79F7">
        <w:rPr>
          <w:rFonts w:ascii="Times New Roman" w:hAnsi="Times New Roman"/>
          <w:b/>
          <w:sz w:val="24"/>
          <w:szCs w:val="24"/>
          <w:lang w:eastAsia="ru-RU"/>
        </w:rPr>
        <w:t>Критерии оценки ответа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(аналогично для последующих контрольных работ)</w:t>
      </w:r>
      <w:r w:rsidRPr="00EF79F7"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BE0EAA" w:rsidRPr="00500D8E" w:rsidRDefault="00BE0EAA" w:rsidP="00EF79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0D8E">
        <w:rPr>
          <w:rFonts w:ascii="Times New Roman" w:hAnsi="Times New Roman"/>
          <w:sz w:val="24"/>
          <w:szCs w:val="24"/>
          <w:lang w:eastAsia="ru-RU"/>
        </w:rPr>
        <w:t>«5» - Дан полный, развернутый ответ на поставленный вопрос.</w:t>
      </w:r>
    </w:p>
    <w:p w:rsidR="00BE0EAA" w:rsidRPr="00500D8E" w:rsidRDefault="00BE0EAA" w:rsidP="00EF79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0D8E">
        <w:rPr>
          <w:rFonts w:ascii="Times New Roman" w:hAnsi="Times New Roman"/>
          <w:sz w:val="24"/>
          <w:szCs w:val="24"/>
          <w:lang w:eastAsia="ru-RU"/>
        </w:rPr>
        <w:t>«4» - Дан полный, развернутый ответ на поставленный вопрос, но имеются 2-3 неточности или незначительные ошибки.</w:t>
      </w:r>
    </w:p>
    <w:p w:rsidR="00BE0EAA" w:rsidRPr="00500D8E" w:rsidRDefault="00BE0EAA" w:rsidP="00EF79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0D8E">
        <w:rPr>
          <w:rFonts w:ascii="Times New Roman" w:hAnsi="Times New Roman"/>
          <w:sz w:val="24"/>
          <w:szCs w:val="24"/>
          <w:lang w:eastAsia="ru-RU"/>
        </w:rPr>
        <w:t>«3» - Дан недостаточно полный и недостаточно развернутый ответ. Логика и последовательность изложения имеют нарушения. </w:t>
      </w:r>
    </w:p>
    <w:p w:rsidR="00BE0EAA" w:rsidRDefault="00BE0EAA" w:rsidP="00FC49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0D8E">
        <w:rPr>
          <w:rFonts w:ascii="Times New Roman" w:hAnsi="Times New Roman"/>
          <w:sz w:val="24"/>
          <w:szCs w:val="24"/>
          <w:lang w:eastAsia="ru-RU"/>
        </w:rPr>
        <w:t>«2» - Ответ представляет собой разрозненные знания с существенными ошибками по вопросу.</w:t>
      </w:r>
    </w:p>
    <w:p w:rsidR="00BE0EAA" w:rsidRDefault="00BE0EAA" w:rsidP="00FC49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E0EAA" w:rsidRDefault="00BE0EAA" w:rsidP="00FC49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Тема 1. 3. Философия Древнего Востока.</w:t>
      </w:r>
    </w:p>
    <w:p w:rsidR="00BE0EAA" w:rsidRDefault="00BE0EAA" w:rsidP="00FC49E4">
      <w:pPr>
        <w:tabs>
          <w:tab w:val="left" w:pos="2565"/>
        </w:tabs>
        <w:rPr>
          <w:rFonts w:ascii="Times New Roman" w:hAnsi="Times New Roman"/>
          <w:b/>
          <w:sz w:val="24"/>
          <w:szCs w:val="24"/>
        </w:rPr>
      </w:pPr>
      <w:r w:rsidRPr="00FC49E4">
        <w:rPr>
          <w:rFonts w:ascii="Times New Roman" w:hAnsi="Times New Roman"/>
          <w:b/>
          <w:sz w:val="24"/>
          <w:szCs w:val="24"/>
        </w:rPr>
        <w:t>Тест по Древневосточной философии.</w:t>
      </w:r>
    </w:p>
    <w:p w:rsidR="00BE0EAA" w:rsidRPr="00FC49E4" w:rsidRDefault="00BE0EAA" w:rsidP="00FC49E4">
      <w:pPr>
        <w:pStyle w:val="ListParagraph"/>
        <w:numPr>
          <w:ilvl w:val="0"/>
          <w:numId w:val="25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Какая древнеиндийская философская школа признавала авторитет вед?</w:t>
      </w:r>
    </w:p>
    <w:p w:rsidR="00BE0EAA" w:rsidRPr="00FC49E4" w:rsidRDefault="00BE0EAA" w:rsidP="00FC49E4">
      <w:pPr>
        <w:pStyle w:val="ListParagraph"/>
        <w:numPr>
          <w:ilvl w:val="0"/>
          <w:numId w:val="26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Йога</w:t>
      </w:r>
    </w:p>
    <w:p w:rsidR="00BE0EAA" w:rsidRPr="00FC49E4" w:rsidRDefault="00BE0EAA" w:rsidP="00FC49E4">
      <w:pPr>
        <w:pStyle w:val="ListParagraph"/>
        <w:numPr>
          <w:ilvl w:val="0"/>
          <w:numId w:val="26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Буддизм</w:t>
      </w:r>
    </w:p>
    <w:p w:rsidR="00BE0EAA" w:rsidRPr="00FC49E4" w:rsidRDefault="00BE0EAA" w:rsidP="00FC49E4">
      <w:pPr>
        <w:pStyle w:val="ListParagraph"/>
        <w:numPr>
          <w:ilvl w:val="0"/>
          <w:numId w:val="26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Джайнизм</w:t>
      </w:r>
    </w:p>
    <w:p w:rsidR="00BE0EAA" w:rsidRPr="00FC49E4" w:rsidRDefault="00BE0EAA" w:rsidP="00FC49E4">
      <w:pPr>
        <w:pStyle w:val="ListParagraph"/>
        <w:numPr>
          <w:ilvl w:val="0"/>
          <w:numId w:val="26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Чарвака</w:t>
      </w:r>
    </w:p>
    <w:p w:rsidR="00BE0EAA" w:rsidRPr="00FC49E4" w:rsidRDefault="00BE0EAA" w:rsidP="00FC49E4">
      <w:pPr>
        <w:pStyle w:val="ListParagraph"/>
        <w:numPr>
          <w:ilvl w:val="0"/>
          <w:numId w:val="25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Совокупные знания по религии – это?</w:t>
      </w:r>
    </w:p>
    <w:p w:rsidR="00BE0EAA" w:rsidRPr="00FC49E4" w:rsidRDefault="00BE0EAA" w:rsidP="00FC49E4">
      <w:pPr>
        <w:pStyle w:val="ListParagraph"/>
        <w:numPr>
          <w:ilvl w:val="0"/>
          <w:numId w:val="27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Дравиды</w:t>
      </w:r>
    </w:p>
    <w:p w:rsidR="00BE0EAA" w:rsidRPr="00FC49E4" w:rsidRDefault="00BE0EAA" w:rsidP="00FC49E4">
      <w:pPr>
        <w:pStyle w:val="ListParagraph"/>
        <w:numPr>
          <w:ilvl w:val="0"/>
          <w:numId w:val="27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Веды</w:t>
      </w:r>
    </w:p>
    <w:p w:rsidR="00BE0EAA" w:rsidRPr="00FC49E4" w:rsidRDefault="00BE0EAA" w:rsidP="00FC49E4">
      <w:pPr>
        <w:pStyle w:val="ListParagraph"/>
        <w:numPr>
          <w:ilvl w:val="0"/>
          <w:numId w:val="27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Атман</w:t>
      </w:r>
    </w:p>
    <w:p w:rsidR="00BE0EAA" w:rsidRPr="00FC49E4" w:rsidRDefault="00BE0EAA" w:rsidP="00FC49E4">
      <w:pPr>
        <w:pStyle w:val="ListParagraph"/>
        <w:numPr>
          <w:ilvl w:val="0"/>
          <w:numId w:val="27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 xml:space="preserve">Брахма </w:t>
      </w:r>
    </w:p>
    <w:p w:rsidR="00BE0EAA" w:rsidRPr="00FC49E4" w:rsidRDefault="00BE0EAA" w:rsidP="00FC49E4">
      <w:pPr>
        <w:pStyle w:val="ListParagraph"/>
        <w:numPr>
          <w:ilvl w:val="0"/>
          <w:numId w:val="25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Философское комментирование вед – это?</w:t>
      </w:r>
    </w:p>
    <w:p w:rsidR="00BE0EAA" w:rsidRPr="00FC49E4" w:rsidRDefault="00BE0EAA" w:rsidP="00FC49E4">
      <w:pPr>
        <w:pStyle w:val="ListParagraph"/>
        <w:numPr>
          <w:ilvl w:val="0"/>
          <w:numId w:val="28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Мохоменджо-Даро</w:t>
      </w:r>
    </w:p>
    <w:p w:rsidR="00BE0EAA" w:rsidRPr="00FC49E4" w:rsidRDefault="00BE0EAA" w:rsidP="00FC49E4">
      <w:pPr>
        <w:pStyle w:val="ListParagraph"/>
        <w:numPr>
          <w:ilvl w:val="0"/>
          <w:numId w:val="28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Упанишады</w:t>
      </w:r>
    </w:p>
    <w:p w:rsidR="00BE0EAA" w:rsidRPr="00FC49E4" w:rsidRDefault="00BE0EAA" w:rsidP="00FC49E4">
      <w:pPr>
        <w:pStyle w:val="ListParagraph"/>
        <w:numPr>
          <w:ilvl w:val="0"/>
          <w:numId w:val="28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Дравиды</w:t>
      </w:r>
    </w:p>
    <w:p w:rsidR="00BE0EAA" w:rsidRPr="00FC49E4" w:rsidRDefault="00BE0EAA" w:rsidP="00FC49E4">
      <w:pPr>
        <w:pStyle w:val="ListParagraph"/>
        <w:numPr>
          <w:ilvl w:val="0"/>
          <w:numId w:val="28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Кшатрии</w:t>
      </w:r>
    </w:p>
    <w:p w:rsidR="00BE0EAA" w:rsidRPr="00FC49E4" w:rsidRDefault="00BE0EAA" w:rsidP="00FC49E4">
      <w:pPr>
        <w:pStyle w:val="ListParagraph"/>
        <w:numPr>
          <w:ilvl w:val="0"/>
          <w:numId w:val="25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Мировой дух в древнеиндийской философии – это?</w:t>
      </w:r>
    </w:p>
    <w:p w:rsidR="00BE0EAA" w:rsidRPr="00FC49E4" w:rsidRDefault="00BE0EAA" w:rsidP="00FC49E4">
      <w:pPr>
        <w:pStyle w:val="ListParagraph"/>
        <w:numPr>
          <w:ilvl w:val="0"/>
          <w:numId w:val="29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Брахма</w:t>
      </w:r>
    </w:p>
    <w:p w:rsidR="00BE0EAA" w:rsidRPr="00FC49E4" w:rsidRDefault="00BE0EAA" w:rsidP="00FC49E4">
      <w:pPr>
        <w:pStyle w:val="ListParagraph"/>
        <w:numPr>
          <w:ilvl w:val="0"/>
          <w:numId w:val="29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Брахман</w:t>
      </w:r>
    </w:p>
    <w:p w:rsidR="00BE0EAA" w:rsidRPr="00FC49E4" w:rsidRDefault="00BE0EAA" w:rsidP="00FC49E4">
      <w:pPr>
        <w:pStyle w:val="ListParagraph"/>
        <w:numPr>
          <w:ilvl w:val="0"/>
          <w:numId w:val="29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Атман</w:t>
      </w:r>
    </w:p>
    <w:p w:rsidR="00BE0EAA" w:rsidRPr="00FC49E4" w:rsidRDefault="00BE0EAA" w:rsidP="00FC49E4">
      <w:pPr>
        <w:pStyle w:val="ListParagraph"/>
        <w:numPr>
          <w:ilvl w:val="0"/>
          <w:numId w:val="29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Шива</w:t>
      </w:r>
    </w:p>
    <w:p w:rsidR="00BE0EAA" w:rsidRPr="00FC49E4" w:rsidRDefault="00BE0EAA" w:rsidP="00FC49E4">
      <w:pPr>
        <w:pStyle w:val="ListParagraph"/>
        <w:numPr>
          <w:ilvl w:val="0"/>
          <w:numId w:val="25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Круговорот перерождений жизни и смерти – это?</w:t>
      </w:r>
    </w:p>
    <w:p w:rsidR="00BE0EAA" w:rsidRPr="00FC49E4" w:rsidRDefault="00BE0EAA" w:rsidP="00FC49E4">
      <w:pPr>
        <w:pStyle w:val="ListParagraph"/>
        <w:numPr>
          <w:ilvl w:val="0"/>
          <w:numId w:val="30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Вишну</w:t>
      </w:r>
    </w:p>
    <w:p w:rsidR="00BE0EAA" w:rsidRPr="00FC49E4" w:rsidRDefault="00BE0EAA" w:rsidP="00FC49E4">
      <w:pPr>
        <w:pStyle w:val="ListParagraph"/>
        <w:numPr>
          <w:ilvl w:val="0"/>
          <w:numId w:val="30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Брахма</w:t>
      </w:r>
    </w:p>
    <w:p w:rsidR="00BE0EAA" w:rsidRPr="00FC49E4" w:rsidRDefault="00BE0EAA" w:rsidP="00FC49E4">
      <w:pPr>
        <w:pStyle w:val="ListParagraph"/>
        <w:numPr>
          <w:ilvl w:val="0"/>
          <w:numId w:val="30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Карма</w:t>
      </w:r>
    </w:p>
    <w:p w:rsidR="00BE0EAA" w:rsidRPr="00FC49E4" w:rsidRDefault="00BE0EAA" w:rsidP="00FC49E4">
      <w:pPr>
        <w:pStyle w:val="ListParagraph"/>
        <w:numPr>
          <w:ilvl w:val="0"/>
          <w:numId w:val="30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Сансара</w:t>
      </w:r>
    </w:p>
    <w:p w:rsidR="00BE0EAA" w:rsidRPr="00FC49E4" w:rsidRDefault="00BE0EAA" w:rsidP="00FC49E4">
      <w:pPr>
        <w:pStyle w:val="ListParagraph"/>
        <w:numPr>
          <w:ilvl w:val="0"/>
          <w:numId w:val="25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Узкий путь достижения нирваны – это?</w:t>
      </w:r>
    </w:p>
    <w:p w:rsidR="00BE0EAA" w:rsidRPr="00FC49E4" w:rsidRDefault="00BE0EAA" w:rsidP="00FC49E4">
      <w:pPr>
        <w:pStyle w:val="ListParagraph"/>
        <w:numPr>
          <w:ilvl w:val="0"/>
          <w:numId w:val="31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Хинаяна</w:t>
      </w:r>
    </w:p>
    <w:p w:rsidR="00BE0EAA" w:rsidRPr="00FC49E4" w:rsidRDefault="00BE0EAA" w:rsidP="00FC49E4">
      <w:pPr>
        <w:pStyle w:val="ListParagraph"/>
        <w:numPr>
          <w:ilvl w:val="0"/>
          <w:numId w:val="31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Махаяна</w:t>
      </w:r>
    </w:p>
    <w:p w:rsidR="00BE0EAA" w:rsidRPr="00FC49E4" w:rsidRDefault="00BE0EAA" w:rsidP="00FC49E4">
      <w:pPr>
        <w:pStyle w:val="ListParagraph"/>
        <w:numPr>
          <w:ilvl w:val="0"/>
          <w:numId w:val="31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Даосизм</w:t>
      </w:r>
    </w:p>
    <w:p w:rsidR="00BE0EAA" w:rsidRPr="00FC49E4" w:rsidRDefault="00BE0EAA" w:rsidP="00FC49E4">
      <w:pPr>
        <w:pStyle w:val="ListParagraph"/>
        <w:numPr>
          <w:ilvl w:val="0"/>
          <w:numId w:val="31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 xml:space="preserve">Дуализм </w:t>
      </w:r>
    </w:p>
    <w:p w:rsidR="00BE0EAA" w:rsidRPr="00FC49E4" w:rsidRDefault="00BE0EAA" w:rsidP="00FC49E4">
      <w:pPr>
        <w:pStyle w:val="ListParagraph"/>
        <w:numPr>
          <w:ilvl w:val="0"/>
          <w:numId w:val="25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Для какой философской школы было характерно учение о инь-яне?</w:t>
      </w:r>
    </w:p>
    <w:p w:rsidR="00BE0EAA" w:rsidRPr="00FC49E4" w:rsidRDefault="00BE0EAA" w:rsidP="00FC49E4">
      <w:pPr>
        <w:pStyle w:val="ListParagraph"/>
        <w:numPr>
          <w:ilvl w:val="0"/>
          <w:numId w:val="32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Даосизма</w:t>
      </w:r>
    </w:p>
    <w:p w:rsidR="00BE0EAA" w:rsidRPr="00FC49E4" w:rsidRDefault="00BE0EAA" w:rsidP="00FC49E4">
      <w:pPr>
        <w:pStyle w:val="ListParagraph"/>
        <w:numPr>
          <w:ilvl w:val="0"/>
          <w:numId w:val="32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Буддизма</w:t>
      </w:r>
    </w:p>
    <w:p w:rsidR="00BE0EAA" w:rsidRPr="00FC49E4" w:rsidRDefault="00BE0EAA" w:rsidP="00FC49E4">
      <w:pPr>
        <w:pStyle w:val="ListParagraph"/>
        <w:numPr>
          <w:ilvl w:val="0"/>
          <w:numId w:val="32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Йоги</w:t>
      </w:r>
    </w:p>
    <w:p w:rsidR="00BE0EAA" w:rsidRPr="00FC49E4" w:rsidRDefault="00BE0EAA" w:rsidP="00FC49E4">
      <w:pPr>
        <w:pStyle w:val="ListParagraph"/>
        <w:numPr>
          <w:ilvl w:val="0"/>
          <w:numId w:val="32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Чарваки</w:t>
      </w:r>
    </w:p>
    <w:p w:rsidR="00BE0EAA" w:rsidRPr="00FC49E4" w:rsidRDefault="00BE0EAA" w:rsidP="00FC49E4">
      <w:pPr>
        <w:pStyle w:val="ListParagraph"/>
        <w:numPr>
          <w:ilvl w:val="0"/>
          <w:numId w:val="25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В древнекитайской философии закон бытия –это?</w:t>
      </w:r>
    </w:p>
    <w:p w:rsidR="00BE0EAA" w:rsidRPr="00FC49E4" w:rsidRDefault="00BE0EAA" w:rsidP="00FC49E4">
      <w:pPr>
        <w:pStyle w:val="ListParagraph"/>
        <w:numPr>
          <w:ilvl w:val="0"/>
          <w:numId w:val="33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Лао</w:t>
      </w:r>
    </w:p>
    <w:p w:rsidR="00BE0EAA" w:rsidRPr="00FC49E4" w:rsidRDefault="00BE0EAA" w:rsidP="00FC49E4">
      <w:pPr>
        <w:pStyle w:val="ListParagraph"/>
        <w:numPr>
          <w:ilvl w:val="0"/>
          <w:numId w:val="33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Дао</w:t>
      </w:r>
    </w:p>
    <w:p w:rsidR="00BE0EAA" w:rsidRPr="00FC49E4" w:rsidRDefault="00BE0EAA" w:rsidP="00FC49E4">
      <w:pPr>
        <w:pStyle w:val="ListParagraph"/>
        <w:numPr>
          <w:ilvl w:val="0"/>
          <w:numId w:val="33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Инь</w:t>
      </w:r>
    </w:p>
    <w:p w:rsidR="00BE0EAA" w:rsidRPr="00FC49E4" w:rsidRDefault="00BE0EAA" w:rsidP="00FC49E4">
      <w:pPr>
        <w:pStyle w:val="ListParagraph"/>
        <w:numPr>
          <w:ilvl w:val="0"/>
          <w:numId w:val="33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Янь</w:t>
      </w:r>
    </w:p>
    <w:p w:rsidR="00BE0EAA" w:rsidRPr="00FC49E4" w:rsidRDefault="00BE0EAA" w:rsidP="00FC49E4">
      <w:pPr>
        <w:pStyle w:val="ListParagraph"/>
        <w:numPr>
          <w:ilvl w:val="0"/>
          <w:numId w:val="25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Один из самых известных первоисточников буддизма?</w:t>
      </w:r>
    </w:p>
    <w:p w:rsidR="00BE0EAA" w:rsidRPr="00FC49E4" w:rsidRDefault="00BE0EAA" w:rsidP="00FC49E4">
      <w:pPr>
        <w:pStyle w:val="ListParagraph"/>
        <w:numPr>
          <w:ilvl w:val="0"/>
          <w:numId w:val="34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Коран</w:t>
      </w:r>
    </w:p>
    <w:p w:rsidR="00BE0EAA" w:rsidRPr="00FC49E4" w:rsidRDefault="00BE0EAA" w:rsidP="00FC49E4">
      <w:pPr>
        <w:pStyle w:val="ListParagraph"/>
        <w:numPr>
          <w:ilvl w:val="0"/>
          <w:numId w:val="34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Библия</w:t>
      </w:r>
    </w:p>
    <w:p w:rsidR="00BE0EAA" w:rsidRPr="00FC49E4" w:rsidRDefault="00BE0EAA" w:rsidP="00FC49E4">
      <w:pPr>
        <w:pStyle w:val="ListParagraph"/>
        <w:numPr>
          <w:ilvl w:val="0"/>
          <w:numId w:val="34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Сутра сердца</w:t>
      </w:r>
    </w:p>
    <w:p w:rsidR="00BE0EAA" w:rsidRPr="00FC49E4" w:rsidRDefault="00BE0EAA" w:rsidP="00FC49E4">
      <w:pPr>
        <w:pStyle w:val="ListParagraph"/>
        <w:numPr>
          <w:ilvl w:val="0"/>
          <w:numId w:val="34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Веданта</w:t>
      </w:r>
    </w:p>
    <w:p w:rsidR="00BE0EAA" w:rsidRPr="00FC49E4" w:rsidRDefault="00BE0EAA" w:rsidP="00FC49E4">
      <w:pPr>
        <w:pStyle w:val="ListParagraph"/>
        <w:numPr>
          <w:ilvl w:val="0"/>
          <w:numId w:val="25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С помощью чего приверженцы даосизма пытались достичь бессмертия?</w:t>
      </w:r>
    </w:p>
    <w:p w:rsidR="00BE0EAA" w:rsidRPr="00FC49E4" w:rsidRDefault="00BE0EAA" w:rsidP="00FC49E4">
      <w:pPr>
        <w:pStyle w:val="ListParagraph"/>
        <w:numPr>
          <w:ilvl w:val="0"/>
          <w:numId w:val="35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Ушу и магии</w:t>
      </w:r>
    </w:p>
    <w:p w:rsidR="00BE0EAA" w:rsidRPr="00FC49E4" w:rsidRDefault="00BE0EAA" w:rsidP="00FC49E4">
      <w:pPr>
        <w:pStyle w:val="ListParagraph"/>
        <w:numPr>
          <w:ilvl w:val="0"/>
          <w:numId w:val="35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Поиска первоначала</w:t>
      </w:r>
    </w:p>
    <w:p w:rsidR="00BE0EAA" w:rsidRPr="00FC49E4" w:rsidRDefault="00BE0EAA" w:rsidP="00FC49E4">
      <w:pPr>
        <w:pStyle w:val="ListParagraph"/>
        <w:numPr>
          <w:ilvl w:val="0"/>
          <w:numId w:val="35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>Варно-кастового строя</w:t>
      </w:r>
    </w:p>
    <w:p w:rsidR="00BE0EAA" w:rsidRDefault="00BE0EAA" w:rsidP="00FC49E4">
      <w:pPr>
        <w:pStyle w:val="ListParagraph"/>
        <w:numPr>
          <w:ilvl w:val="0"/>
          <w:numId w:val="35"/>
        </w:numPr>
        <w:tabs>
          <w:tab w:val="left" w:pos="2565"/>
        </w:tabs>
        <w:rPr>
          <w:rFonts w:ascii="Times New Roman" w:hAnsi="Times New Roman"/>
          <w:sz w:val="24"/>
          <w:szCs w:val="24"/>
        </w:rPr>
      </w:pPr>
      <w:r w:rsidRPr="00FC49E4">
        <w:rPr>
          <w:rFonts w:ascii="Times New Roman" w:hAnsi="Times New Roman"/>
          <w:sz w:val="24"/>
          <w:szCs w:val="24"/>
        </w:rPr>
        <w:t xml:space="preserve">Брахманов </w:t>
      </w:r>
    </w:p>
    <w:p w:rsidR="00BE0EAA" w:rsidRDefault="00BE0EAA" w:rsidP="00FC49E4">
      <w:pPr>
        <w:tabs>
          <w:tab w:val="left" w:pos="2565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 4. Древнегреческая философия.</w:t>
      </w:r>
    </w:p>
    <w:p w:rsidR="00BE0EAA" w:rsidRPr="00807C37" w:rsidRDefault="00BE0EAA" w:rsidP="00FC49E4">
      <w:pPr>
        <w:tabs>
          <w:tab w:val="left" w:pos="2565"/>
        </w:tabs>
        <w:rPr>
          <w:rFonts w:ascii="Times New Roman" w:hAnsi="Times New Roman"/>
          <w:b/>
          <w:sz w:val="24"/>
          <w:szCs w:val="24"/>
        </w:rPr>
      </w:pPr>
      <w:r w:rsidRPr="00807C37">
        <w:rPr>
          <w:rFonts w:ascii="Times New Roman" w:hAnsi="Times New Roman"/>
          <w:b/>
          <w:sz w:val="24"/>
          <w:szCs w:val="24"/>
        </w:rPr>
        <w:t xml:space="preserve">Тест </w:t>
      </w:r>
      <w:r>
        <w:rPr>
          <w:rFonts w:ascii="Times New Roman" w:hAnsi="Times New Roman"/>
          <w:b/>
          <w:sz w:val="24"/>
          <w:szCs w:val="24"/>
        </w:rPr>
        <w:t>по Д</w:t>
      </w:r>
      <w:r w:rsidRPr="00807C37">
        <w:rPr>
          <w:rFonts w:ascii="Times New Roman" w:hAnsi="Times New Roman"/>
          <w:b/>
          <w:sz w:val="24"/>
          <w:szCs w:val="24"/>
        </w:rPr>
        <w:t>ревнегреческой философии.</w:t>
      </w:r>
    </w:p>
    <w:p w:rsidR="00BE0EAA" w:rsidRPr="00807C37" w:rsidRDefault="00BE0EAA" w:rsidP="00FC49E4">
      <w:pPr>
        <w:pStyle w:val="ListParagraph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Что пытались найти натурфилософы?</w:t>
      </w:r>
    </w:p>
    <w:p w:rsidR="00BE0EAA" w:rsidRPr="00807C37" w:rsidRDefault="00BE0EAA" w:rsidP="00FC49E4">
      <w:pPr>
        <w:pStyle w:val="ListParagraph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Первоначало</w:t>
      </w:r>
    </w:p>
    <w:p w:rsidR="00BE0EAA" w:rsidRPr="00807C37" w:rsidRDefault="00BE0EAA" w:rsidP="00FC49E4">
      <w:pPr>
        <w:pStyle w:val="ListParagraph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Суть познания</w:t>
      </w:r>
    </w:p>
    <w:p w:rsidR="00BE0EAA" w:rsidRPr="00807C37" w:rsidRDefault="00BE0EAA" w:rsidP="00FC49E4">
      <w:pPr>
        <w:pStyle w:val="ListParagraph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Метафизику</w:t>
      </w:r>
    </w:p>
    <w:p w:rsidR="00BE0EAA" w:rsidRPr="00807C37" w:rsidRDefault="00BE0EAA" w:rsidP="00FC49E4">
      <w:pPr>
        <w:pStyle w:val="ListParagraph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Образ идеального государства</w:t>
      </w:r>
    </w:p>
    <w:p w:rsidR="00BE0EAA" w:rsidRPr="00807C37" w:rsidRDefault="00BE0EAA" w:rsidP="00FC49E4">
      <w:pPr>
        <w:pStyle w:val="ListParagraph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Кто из философов считал первоначалом всего число?</w:t>
      </w:r>
    </w:p>
    <w:p w:rsidR="00BE0EAA" w:rsidRPr="00807C37" w:rsidRDefault="00BE0EAA" w:rsidP="00FC49E4">
      <w:pPr>
        <w:pStyle w:val="ListParagraph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Платон</w:t>
      </w:r>
    </w:p>
    <w:p w:rsidR="00BE0EAA" w:rsidRPr="00807C37" w:rsidRDefault="00BE0EAA" w:rsidP="00FC49E4">
      <w:pPr>
        <w:pStyle w:val="ListParagraph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Сократ</w:t>
      </w:r>
    </w:p>
    <w:p w:rsidR="00BE0EAA" w:rsidRPr="00807C37" w:rsidRDefault="00BE0EAA" w:rsidP="00FC49E4">
      <w:pPr>
        <w:pStyle w:val="ListParagraph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Пифагор</w:t>
      </w:r>
    </w:p>
    <w:p w:rsidR="00BE0EAA" w:rsidRPr="00807C37" w:rsidRDefault="00BE0EAA" w:rsidP="00FC49E4">
      <w:pPr>
        <w:pStyle w:val="ListParagraph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Фалес</w:t>
      </w:r>
    </w:p>
    <w:p w:rsidR="00BE0EAA" w:rsidRPr="00807C37" w:rsidRDefault="00BE0EAA" w:rsidP="00FC49E4">
      <w:pPr>
        <w:pStyle w:val="ListParagraph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Кто из философов ввел первым понятие бытия?</w:t>
      </w:r>
    </w:p>
    <w:p w:rsidR="00BE0EAA" w:rsidRPr="00807C37" w:rsidRDefault="00BE0EAA" w:rsidP="00FC49E4">
      <w:pPr>
        <w:pStyle w:val="ListParagraph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Сократ</w:t>
      </w:r>
    </w:p>
    <w:p w:rsidR="00BE0EAA" w:rsidRPr="00807C37" w:rsidRDefault="00BE0EAA" w:rsidP="00FC49E4">
      <w:pPr>
        <w:pStyle w:val="ListParagraph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Фалес</w:t>
      </w:r>
    </w:p>
    <w:p w:rsidR="00BE0EAA" w:rsidRPr="00807C37" w:rsidRDefault="00BE0EAA" w:rsidP="00FC49E4">
      <w:pPr>
        <w:pStyle w:val="ListParagraph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Пифагор</w:t>
      </w:r>
    </w:p>
    <w:p w:rsidR="00BE0EAA" w:rsidRPr="00807C37" w:rsidRDefault="00BE0EAA" w:rsidP="00FC49E4">
      <w:pPr>
        <w:pStyle w:val="ListParagraph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Парменид</w:t>
      </w:r>
    </w:p>
    <w:p w:rsidR="00BE0EAA" w:rsidRPr="00807C37" w:rsidRDefault="00BE0EAA" w:rsidP="00FC49E4">
      <w:pPr>
        <w:pStyle w:val="ListParagraph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Кому принадлежит фраза: «Человек есть мера всех вещей»?</w:t>
      </w:r>
    </w:p>
    <w:p w:rsidR="00BE0EAA" w:rsidRPr="00807C37" w:rsidRDefault="00BE0EAA" w:rsidP="00FC49E4">
      <w:pPr>
        <w:pStyle w:val="ListParagraph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 xml:space="preserve">Сократ </w:t>
      </w:r>
    </w:p>
    <w:p w:rsidR="00BE0EAA" w:rsidRPr="00807C37" w:rsidRDefault="00BE0EAA" w:rsidP="00FC49E4">
      <w:pPr>
        <w:pStyle w:val="ListParagraph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 xml:space="preserve">Аристотель </w:t>
      </w:r>
    </w:p>
    <w:p w:rsidR="00BE0EAA" w:rsidRPr="00807C37" w:rsidRDefault="00BE0EAA" w:rsidP="00FC49E4">
      <w:pPr>
        <w:pStyle w:val="ListParagraph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Парменид</w:t>
      </w:r>
    </w:p>
    <w:p w:rsidR="00BE0EAA" w:rsidRPr="00807C37" w:rsidRDefault="00BE0EAA" w:rsidP="00FC49E4">
      <w:pPr>
        <w:pStyle w:val="ListParagraph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Протагор</w:t>
      </w:r>
    </w:p>
    <w:p w:rsidR="00BE0EAA" w:rsidRPr="00807C37" w:rsidRDefault="00BE0EAA" w:rsidP="00FC49E4">
      <w:pPr>
        <w:pStyle w:val="ListParagraph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Искусство ведения споров – это?</w:t>
      </w:r>
    </w:p>
    <w:p w:rsidR="00BE0EAA" w:rsidRPr="00807C37" w:rsidRDefault="00BE0EAA" w:rsidP="00FC49E4">
      <w:pPr>
        <w:pStyle w:val="ListParagraph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Метафизика</w:t>
      </w:r>
    </w:p>
    <w:p w:rsidR="00BE0EAA" w:rsidRPr="00807C37" w:rsidRDefault="00BE0EAA" w:rsidP="00FC49E4">
      <w:pPr>
        <w:pStyle w:val="ListParagraph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Маевтика</w:t>
      </w:r>
    </w:p>
    <w:p w:rsidR="00BE0EAA" w:rsidRPr="00807C37" w:rsidRDefault="00BE0EAA" w:rsidP="00FC49E4">
      <w:pPr>
        <w:pStyle w:val="ListParagraph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Анамнезис</w:t>
      </w:r>
    </w:p>
    <w:p w:rsidR="00BE0EAA" w:rsidRPr="00807C37" w:rsidRDefault="00BE0EAA" w:rsidP="00FC49E4">
      <w:pPr>
        <w:pStyle w:val="ListParagraph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Космоцентризм</w:t>
      </w:r>
    </w:p>
    <w:p w:rsidR="00BE0EAA" w:rsidRPr="00807C37" w:rsidRDefault="00BE0EAA" w:rsidP="00807C37">
      <w:pPr>
        <w:pStyle w:val="ListParagraph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Кто был основоположником объективного идеализма?</w:t>
      </w:r>
    </w:p>
    <w:p w:rsidR="00BE0EAA" w:rsidRPr="00807C37" w:rsidRDefault="00BE0EAA" w:rsidP="00807C37">
      <w:pPr>
        <w:pStyle w:val="ListParagraph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Сократ</w:t>
      </w:r>
    </w:p>
    <w:p w:rsidR="00BE0EAA" w:rsidRPr="00807C37" w:rsidRDefault="00BE0EAA" w:rsidP="00807C37">
      <w:pPr>
        <w:pStyle w:val="ListParagraph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Платон</w:t>
      </w:r>
    </w:p>
    <w:p w:rsidR="00BE0EAA" w:rsidRPr="00807C37" w:rsidRDefault="00BE0EAA" w:rsidP="00807C37">
      <w:pPr>
        <w:pStyle w:val="ListParagraph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Аристотель</w:t>
      </w:r>
    </w:p>
    <w:p w:rsidR="00BE0EAA" w:rsidRPr="00807C37" w:rsidRDefault="00BE0EAA" w:rsidP="00807C37">
      <w:pPr>
        <w:pStyle w:val="ListParagraph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 xml:space="preserve">Демокрит </w:t>
      </w:r>
    </w:p>
    <w:p w:rsidR="00BE0EAA" w:rsidRPr="00807C37" w:rsidRDefault="00BE0EAA" w:rsidP="00807C37">
      <w:pPr>
        <w:pStyle w:val="ListParagraph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Кому принадлежит фраза: «Платон мне друг, но истина дороже»?</w:t>
      </w:r>
    </w:p>
    <w:p w:rsidR="00BE0EAA" w:rsidRPr="00807C37" w:rsidRDefault="00BE0EAA" w:rsidP="00807C37">
      <w:pPr>
        <w:pStyle w:val="ListParagraph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Софистам</w:t>
      </w:r>
    </w:p>
    <w:p w:rsidR="00BE0EAA" w:rsidRPr="00807C37" w:rsidRDefault="00BE0EAA" w:rsidP="00807C37">
      <w:pPr>
        <w:pStyle w:val="ListParagraph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 xml:space="preserve">Сократу </w:t>
      </w:r>
    </w:p>
    <w:p w:rsidR="00BE0EAA" w:rsidRPr="00807C37" w:rsidRDefault="00BE0EAA" w:rsidP="00807C37">
      <w:pPr>
        <w:pStyle w:val="ListParagraph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Парманиду</w:t>
      </w:r>
    </w:p>
    <w:p w:rsidR="00BE0EAA" w:rsidRPr="00807C37" w:rsidRDefault="00BE0EAA" w:rsidP="00807C37">
      <w:pPr>
        <w:pStyle w:val="ListParagraph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Аристотелю</w:t>
      </w:r>
    </w:p>
    <w:p w:rsidR="00BE0EAA" w:rsidRPr="00807C37" w:rsidRDefault="00BE0EAA" w:rsidP="00807C37">
      <w:pPr>
        <w:pStyle w:val="ListParagraph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Учение о наиболее общих постигаемых началах бытия – это?</w:t>
      </w:r>
    </w:p>
    <w:p w:rsidR="00BE0EAA" w:rsidRPr="00807C37" w:rsidRDefault="00BE0EAA" w:rsidP="00807C37">
      <w:pPr>
        <w:pStyle w:val="ListParagraph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Метафизика</w:t>
      </w:r>
    </w:p>
    <w:p w:rsidR="00BE0EAA" w:rsidRPr="00807C37" w:rsidRDefault="00BE0EAA" w:rsidP="00807C37">
      <w:pPr>
        <w:pStyle w:val="ListParagraph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Маевтика</w:t>
      </w:r>
    </w:p>
    <w:p w:rsidR="00BE0EAA" w:rsidRPr="00807C37" w:rsidRDefault="00BE0EAA" w:rsidP="00807C37">
      <w:pPr>
        <w:pStyle w:val="ListParagraph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Космоцентризм</w:t>
      </w:r>
    </w:p>
    <w:p w:rsidR="00BE0EAA" w:rsidRPr="00807C37" w:rsidRDefault="00BE0EAA" w:rsidP="00807C37">
      <w:pPr>
        <w:pStyle w:val="ListParagraph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 xml:space="preserve">Геоцентризм </w:t>
      </w:r>
    </w:p>
    <w:p w:rsidR="00BE0EAA" w:rsidRPr="00807C37" w:rsidRDefault="00BE0EAA" w:rsidP="00807C37">
      <w:pPr>
        <w:pStyle w:val="ListParagraph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Кто являлся основоположником этического рационализма?</w:t>
      </w:r>
    </w:p>
    <w:p w:rsidR="00BE0EAA" w:rsidRPr="00807C37" w:rsidRDefault="00BE0EAA" w:rsidP="00807C37">
      <w:pPr>
        <w:pStyle w:val="ListParagraph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Сократ</w:t>
      </w:r>
    </w:p>
    <w:p w:rsidR="00BE0EAA" w:rsidRPr="00807C37" w:rsidRDefault="00BE0EAA" w:rsidP="00807C37">
      <w:pPr>
        <w:pStyle w:val="ListParagraph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Птолемей</w:t>
      </w:r>
    </w:p>
    <w:p w:rsidR="00BE0EAA" w:rsidRPr="00807C37" w:rsidRDefault="00BE0EAA" w:rsidP="00807C37">
      <w:pPr>
        <w:pStyle w:val="ListParagraph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Аристотель</w:t>
      </w:r>
    </w:p>
    <w:p w:rsidR="00BE0EAA" w:rsidRPr="00807C37" w:rsidRDefault="00BE0EAA" w:rsidP="00807C37">
      <w:pPr>
        <w:pStyle w:val="ListParagraph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Платон</w:t>
      </w:r>
    </w:p>
    <w:p w:rsidR="00BE0EAA" w:rsidRPr="00807C37" w:rsidRDefault="00BE0EAA" w:rsidP="00807C37">
      <w:pPr>
        <w:pStyle w:val="ListParagraph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Кому принадлежит идея релятивизма?</w:t>
      </w:r>
    </w:p>
    <w:p w:rsidR="00BE0EAA" w:rsidRPr="00807C37" w:rsidRDefault="00BE0EAA" w:rsidP="00807C37">
      <w:pPr>
        <w:pStyle w:val="ListParagraph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Натурфилософам</w:t>
      </w:r>
    </w:p>
    <w:p w:rsidR="00BE0EAA" w:rsidRPr="00807C37" w:rsidRDefault="00BE0EAA" w:rsidP="00807C37">
      <w:pPr>
        <w:pStyle w:val="ListParagraph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Софистам</w:t>
      </w:r>
    </w:p>
    <w:p w:rsidR="00BE0EAA" w:rsidRPr="00807C37" w:rsidRDefault="00BE0EAA" w:rsidP="00807C37">
      <w:pPr>
        <w:pStyle w:val="ListParagraph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Сократу</w:t>
      </w:r>
    </w:p>
    <w:p w:rsidR="00BE0EAA" w:rsidRPr="00A441A3" w:rsidRDefault="00BE0EAA" w:rsidP="00A441A3">
      <w:pPr>
        <w:pStyle w:val="ListParagraph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 w:rsidRPr="00807C37">
        <w:rPr>
          <w:rFonts w:ascii="Times New Roman" w:hAnsi="Times New Roman"/>
          <w:sz w:val="24"/>
          <w:szCs w:val="24"/>
        </w:rPr>
        <w:t>Платону</w:t>
      </w:r>
    </w:p>
    <w:p w:rsidR="00BE0EAA" w:rsidRDefault="00BE0EAA" w:rsidP="0083250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1.5</w:t>
      </w:r>
      <w:r w:rsidRPr="0083250B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3250B">
        <w:rPr>
          <w:rFonts w:ascii="Times New Roman" w:hAnsi="Times New Roman"/>
          <w:b/>
          <w:sz w:val="24"/>
          <w:szCs w:val="24"/>
        </w:rPr>
        <w:t>Средневековая европейская философия.</w:t>
      </w:r>
    </w:p>
    <w:p w:rsidR="00BE0EAA" w:rsidRPr="0083250B" w:rsidRDefault="00BE0EAA" w:rsidP="0083250B">
      <w:pPr>
        <w:rPr>
          <w:rFonts w:ascii="Times New Roman" w:hAnsi="Times New Roman"/>
          <w:sz w:val="24"/>
          <w:szCs w:val="24"/>
        </w:rPr>
      </w:pPr>
      <w:r w:rsidRPr="0083250B">
        <w:rPr>
          <w:rFonts w:ascii="Times New Roman" w:hAnsi="Times New Roman"/>
          <w:sz w:val="24"/>
          <w:szCs w:val="24"/>
        </w:rPr>
        <w:t>Устный опрос. Вопросы:</w:t>
      </w:r>
    </w:p>
    <w:p w:rsidR="00BE0EAA" w:rsidRPr="0083250B" w:rsidRDefault="00BE0EAA" w:rsidP="0083250B">
      <w:pPr>
        <w:rPr>
          <w:rFonts w:ascii="Times New Roman" w:hAnsi="Times New Roman"/>
          <w:sz w:val="24"/>
          <w:szCs w:val="24"/>
        </w:rPr>
      </w:pPr>
      <w:r w:rsidRPr="0083250B">
        <w:rPr>
          <w:rFonts w:ascii="Times New Roman" w:hAnsi="Times New Roman"/>
          <w:sz w:val="24"/>
          <w:szCs w:val="24"/>
        </w:rPr>
        <w:t xml:space="preserve">1. Перечислите направления и представителей </w:t>
      </w:r>
      <w:r>
        <w:rPr>
          <w:rFonts w:ascii="Times New Roman" w:hAnsi="Times New Roman"/>
          <w:sz w:val="24"/>
          <w:szCs w:val="24"/>
        </w:rPr>
        <w:t xml:space="preserve">Средневековой </w:t>
      </w:r>
      <w:r w:rsidRPr="0083250B">
        <w:rPr>
          <w:rFonts w:ascii="Times New Roman" w:hAnsi="Times New Roman"/>
          <w:sz w:val="24"/>
          <w:szCs w:val="24"/>
        </w:rPr>
        <w:t>философии</w:t>
      </w:r>
    </w:p>
    <w:p w:rsidR="00BE0EAA" w:rsidRDefault="00BE0EAA" w:rsidP="0083250B">
      <w:pPr>
        <w:rPr>
          <w:rFonts w:ascii="Times New Roman" w:hAnsi="Times New Roman"/>
          <w:sz w:val="24"/>
          <w:szCs w:val="24"/>
        </w:rPr>
      </w:pPr>
      <w:r w:rsidRPr="0083250B">
        <w:rPr>
          <w:rFonts w:ascii="Times New Roman" w:hAnsi="Times New Roman"/>
          <w:sz w:val="24"/>
          <w:szCs w:val="24"/>
        </w:rPr>
        <w:t>2. Дайте их краткую характеристику.</w:t>
      </w:r>
    </w:p>
    <w:p w:rsidR="00BE0EAA" w:rsidRPr="00A441A3" w:rsidRDefault="00BE0EAA" w:rsidP="008325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441A3">
        <w:rPr>
          <w:rFonts w:ascii="Times New Roman" w:hAnsi="Times New Roman"/>
          <w:b/>
          <w:sz w:val="24"/>
          <w:szCs w:val="24"/>
          <w:lang w:eastAsia="ru-RU"/>
        </w:rPr>
        <w:t>Критерии оценки ответа (аналогично для последующих устных опросов):</w:t>
      </w:r>
    </w:p>
    <w:p w:rsidR="00BE0EAA" w:rsidRPr="00500D8E" w:rsidRDefault="00BE0EAA" w:rsidP="008325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0D8E">
        <w:rPr>
          <w:rFonts w:ascii="Times New Roman" w:hAnsi="Times New Roman"/>
          <w:sz w:val="24"/>
          <w:szCs w:val="24"/>
          <w:lang w:eastAsia="ru-RU"/>
        </w:rPr>
        <w:t>«5» - Дан полный, развернутый ответ на поставленный вопрос.</w:t>
      </w:r>
    </w:p>
    <w:p w:rsidR="00BE0EAA" w:rsidRPr="00500D8E" w:rsidRDefault="00BE0EAA" w:rsidP="008325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0D8E">
        <w:rPr>
          <w:rFonts w:ascii="Times New Roman" w:hAnsi="Times New Roman"/>
          <w:sz w:val="24"/>
          <w:szCs w:val="24"/>
          <w:lang w:eastAsia="ru-RU"/>
        </w:rPr>
        <w:t>«4» - Дан полный, развернутый ответ на поставленный вопрос, но имеются 2-3 неточности или незначительные ошибки.</w:t>
      </w:r>
    </w:p>
    <w:p w:rsidR="00BE0EAA" w:rsidRPr="00500D8E" w:rsidRDefault="00BE0EAA" w:rsidP="008325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0D8E">
        <w:rPr>
          <w:rFonts w:ascii="Times New Roman" w:hAnsi="Times New Roman"/>
          <w:sz w:val="24"/>
          <w:szCs w:val="24"/>
          <w:lang w:eastAsia="ru-RU"/>
        </w:rPr>
        <w:t>«3» - Дан недостаточно полный и недостаточно развернутый ответ. Логика и последовательность изложения имеют нарушения. </w:t>
      </w:r>
    </w:p>
    <w:p w:rsidR="00BE0EAA" w:rsidRDefault="00BE0EAA" w:rsidP="00A441A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0D8E">
        <w:rPr>
          <w:rFonts w:ascii="Times New Roman" w:hAnsi="Times New Roman"/>
          <w:sz w:val="24"/>
          <w:szCs w:val="24"/>
          <w:lang w:eastAsia="ru-RU"/>
        </w:rPr>
        <w:t>«2» - Ответ представляет собой разрозненные знания с существенными ошибками по вопросу.</w:t>
      </w:r>
    </w:p>
    <w:p w:rsidR="00BE0EAA" w:rsidRPr="00500D8E" w:rsidRDefault="00BE0EAA" w:rsidP="008325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E0EAA" w:rsidRDefault="00BE0EAA" w:rsidP="0083250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1.6.</w:t>
      </w:r>
      <w:r w:rsidRPr="0083250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3250B">
        <w:rPr>
          <w:rFonts w:ascii="Times New Roman" w:hAnsi="Times New Roman"/>
          <w:b/>
          <w:sz w:val="24"/>
          <w:szCs w:val="24"/>
        </w:rPr>
        <w:t>Философия эпохи Возрождения.</w:t>
      </w:r>
    </w:p>
    <w:p w:rsidR="00BE0EAA" w:rsidRDefault="00BE0EAA" w:rsidP="0083250B">
      <w:pPr>
        <w:rPr>
          <w:rFonts w:ascii="Times New Roman" w:hAnsi="Times New Roman"/>
          <w:sz w:val="24"/>
          <w:szCs w:val="24"/>
        </w:rPr>
      </w:pPr>
      <w:r w:rsidRPr="00A441A3">
        <w:rPr>
          <w:rFonts w:ascii="Times New Roman" w:hAnsi="Times New Roman"/>
          <w:b/>
          <w:sz w:val="24"/>
          <w:szCs w:val="24"/>
        </w:rPr>
        <w:t>Вопросы для контрольной работы:</w:t>
      </w:r>
      <w:r w:rsidRPr="0083250B">
        <w:rPr>
          <w:rFonts w:ascii="Times New Roman" w:hAnsi="Times New Roman"/>
          <w:sz w:val="24"/>
          <w:szCs w:val="24"/>
        </w:rPr>
        <w:br/>
        <w:t xml:space="preserve">1. В чем состоит основная черта </w:t>
      </w:r>
      <w:r>
        <w:rPr>
          <w:rFonts w:ascii="Times New Roman" w:hAnsi="Times New Roman"/>
          <w:sz w:val="24"/>
          <w:szCs w:val="24"/>
        </w:rPr>
        <w:t xml:space="preserve">философии </w:t>
      </w:r>
      <w:r w:rsidRPr="0083250B">
        <w:rPr>
          <w:rFonts w:ascii="Times New Roman" w:hAnsi="Times New Roman"/>
          <w:sz w:val="24"/>
          <w:szCs w:val="24"/>
        </w:rPr>
        <w:t>ренессанс</w:t>
      </w:r>
      <w:r>
        <w:rPr>
          <w:rFonts w:ascii="Times New Roman" w:hAnsi="Times New Roman"/>
          <w:sz w:val="24"/>
          <w:szCs w:val="24"/>
        </w:rPr>
        <w:t>а</w:t>
      </w:r>
      <w:r w:rsidRPr="0083250B">
        <w:rPr>
          <w:rFonts w:ascii="Times New Roman" w:hAnsi="Times New Roman"/>
          <w:sz w:val="24"/>
          <w:szCs w:val="24"/>
        </w:rPr>
        <w:t>?</w:t>
      </w:r>
      <w:r w:rsidRPr="0083250B">
        <w:rPr>
          <w:rFonts w:ascii="Times New Roman" w:hAnsi="Times New Roman"/>
          <w:sz w:val="24"/>
          <w:szCs w:val="24"/>
        </w:rPr>
        <w:br/>
        <w:t>2. Экономические причины, повлекшие возникновение культуры Возрождения.</w:t>
      </w:r>
      <w:r w:rsidRPr="0083250B">
        <w:rPr>
          <w:rFonts w:ascii="Times New Roman" w:hAnsi="Times New Roman"/>
          <w:sz w:val="24"/>
          <w:szCs w:val="24"/>
        </w:rPr>
        <w:br/>
        <w:t>3. Основные положения диалектики познания у Н.Кузанского.</w:t>
      </w:r>
      <w:r w:rsidRPr="0083250B">
        <w:rPr>
          <w:rFonts w:ascii="Times New Roman" w:hAnsi="Times New Roman"/>
          <w:sz w:val="24"/>
          <w:szCs w:val="24"/>
        </w:rPr>
        <w:br/>
        <w:t>4. Роль пантеистической тенденции в философии Возрождения.</w:t>
      </w:r>
    </w:p>
    <w:p w:rsidR="00BE0EAA" w:rsidRDefault="00BE0EAA" w:rsidP="0083250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1.7</w:t>
      </w:r>
      <w:r w:rsidRPr="0083250B">
        <w:rPr>
          <w:rFonts w:ascii="Times New Roman" w:hAnsi="Times New Roman"/>
          <w:b/>
          <w:sz w:val="24"/>
          <w:szCs w:val="24"/>
        </w:rPr>
        <w:t xml:space="preserve"> . Западноевропейская философия 17—начала. 19 века.</w:t>
      </w:r>
    </w:p>
    <w:p w:rsidR="00BE0EAA" w:rsidRPr="00A441A3" w:rsidRDefault="00BE0EAA" w:rsidP="00FC6AD4">
      <w:pPr>
        <w:rPr>
          <w:rFonts w:ascii="Times New Roman" w:hAnsi="Times New Roman"/>
          <w:b/>
          <w:sz w:val="24"/>
          <w:szCs w:val="24"/>
        </w:rPr>
      </w:pPr>
      <w:r w:rsidRPr="00A441A3">
        <w:rPr>
          <w:rFonts w:ascii="Times New Roman" w:hAnsi="Times New Roman"/>
          <w:b/>
          <w:sz w:val="24"/>
          <w:szCs w:val="24"/>
        </w:rPr>
        <w:t xml:space="preserve">Устный опрос. </w:t>
      </w:r>
    </w:p>
    <w:p w:rsidR="00BE0EAA" w:rsidRPr="0083250B" w:rsidRDefault="00BE0EAA" w:rsidP="00FC6AD4">
      <w:pPr>
        <w:rPr>
          <w:rFonts w:ascii="Times New Roman" w:hAnsi="Times New Roman"/>
          <w:sz w:val="24"/>
          <w:szCs w:val="24"/>
        </w:rPr>
      </w:pPr>
      <w:r w:rsidRPr="0083250B">
        <w:rPr>
          <w:rFonts w:ascii="Times New Roman" w:hAnsi="Times New Roman"/>
          <w:sz w:val="24"/>
          <w:szCs w:val="24"/>
        </w:rPr>
        <w:t>Вопросы:</w:t>
      </w:r>
    </w:p>
    <w:p w:rsidR="00BE0EAA" w:rsidRPr="0083250B" w:rsidRDefault="00BE0EAA" w:rsidP="00FC6AD4">
      <w:pPr>
        <w:rPr>
          <w:rFonts w:ascii="Times New Roman" w:hAnsi="Times New Roman"/>
          <w:sz w:val="24"/>
          <w:szCs w:val="24"/>
        </w:rPr>
      </w:pPr>
      <w:r w:rsidRPr="0083250B">
        <w:rPr>
          <w:rFonts w:ascii="Times New Roman" w:hAnsi="Times New Roman"/>
          <w:sz w:val="24"/>
          <w:szCs w:val="24"/>
        </w:rPr>
        <w:t xml:space="preserve">1. Перечислите направления и представителей </w:t>
      </w:r>
      <w:r>
        <w:rPr>
          <w:rFonts w:ascii="Times New Roman" w:hAnsi="Times New Roman"/>
          <w:sz w:val="24"/>
          <w:szCs w:val="24"/>
        </w:rPr>
        <w:t>западноевропейской философии</w:t>
      </w:r>
      <w:r w:rsidRPr="00FC6AD4">
        <w:rPr>
          <w:rFonts w:ascii="Times New Roman" w:hAnsi="Times New Roman"/>
          <w:sz w:val="24"/>
          <w:szCs w:val="24"/>
        </w:rPr>
        <w:t xml:space="preserve"> 17—начала. 19 века.</w:t>
      </w:r>
    </w:p>
    <w:p w:rsidR="00BE0EAA" w:rsidRDefault="00BE0EAA" w:rsidP="00FC6AD4">
      <w:pPr>
        <w:rPr>
          <w:rFonts w:ascii="Times New Roman" w:hAnsi="Times New Roman"/>
          <w:sz w:val="24"/>
          <w:szCs w:val="24"/>
        </w:rPr>
      </w:pPr>
      <w:r w:rsidRPr="0083250B">
        <w:rPr>
          <w:rFonts w:ascii="Times New Roman" w:hAnsi="Times New Roman"/>
          <w:sz w:val="24"/>
          <w:szCs w:val="24"/>
        </w:rPr>
        <w:t>2. Дайте их краткую характеристику.</w:t>
      </w:r>
    </w:p>
    <w:p w:rsidR="00BE0EAA" w:rsidRDefault="00BE0EAA" w:rsidP="00FC6AD4">
      <w:pPr>
        <w:jc w:val="center"/>
        <w:rPr>
          <w:rFonts w:ascii="Times New Roman" w:hAnsi="Times New Roman"/>
          <w:sz w:val="24"/>
          <w:szCs w:val="24"/>
        </w:rPr>
      </w:pPr>
    </w:p>
    <w:p w:rsidR="00BE0EAA" w:rsidRPr="00FC6AD4" w:rsidRDefault="00BE0EAA" w:rsidP="00FC6AD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1. 8</w:t>
      </w:r>
      <w:r w:rsidRPr="00FC6AD4">
        <w:rPr>
          <w:rFonts w:ascii="Times New Roman" w:hAnsi="Times New Roman"/>
          <w:b/>
          <w:bCs/>
          <w:sz w:val="24"/>
          <w:szCs w:val="24"/>
        </w:rPr>
        <w:t>. Философия эпохи Просвещения.</w:t>
      </w:r>
    </w:p>
    <w:p w:rsidR="00BE0EAA" w:rsidRPr="00A441A3" w:rsidRDefault="00BE0EAA" w:rsidP="00FC6AD4">
      <w:pPr>
        <w:rPr>
          <w:rFonts w:ascii="Times New Roman" w:hAnsi="Times New Roman"/>
          <w:b/>
          <w:sz w:val="24"/>
          <w:szCs w:val="24"/>
        </w:rPr>
      </w:pPr>
      <w:r w:rsidRPr="00A441A3">
        <w:rPr>
          <w:rFonts w:ascii="Times New Roman" w:hAnsi="Times New Roman"/>
          <w:b/>
          <w:sz w:val="24"/>
          <w:szCs w:val="24"/>
        </w:rPr>
        <w:t xml:space="preserve">Устный опрос. </w:t>
      </w:r>
    </w:p>
    <w:p w:rsidR="00BE0EAA" w:rsidRPr="0083250B" w:rsidRDefault="00BE0EAA" w:rsidP="00FC6AD4">
      <w:pPr>
        <w:rPr>
          <w:rFonts w:ascii="Times New Roman" w:hAnsi="Times New Roman"/>
          <w:sz w:val="24"/>
          <w:szCs w:val="24"/>
        </w:rPr>
      </w:pPr>
      <w:r w:rsidRPr="0083250B">
        <w:rPr>
          <w:rFonts w:ascii="Times New Roman" w:hAnsi="Times New Roman"/>
          <w:sz w:val="24"/>
          <w:szCs w:val="24"/>
        </w:rPr>
        <w:t>Вопросы:</w:t>
      </w:r>
    </w:p>
    <w:p w:rsidR="00BE0EAA" w:rsidRPr="0083250B" w:rsidRDefault="00BE0EAA" w:rsidP="00FC6AD4">
      <w:pPr>
        <w:rPr>
          <w:rFonts w:ascii="Times New Roman" w:hAnsi="Times New Roman"/>
          <w:sz w:val="24"/>
          <w:szCs w:val="24"/>
        </w:rPr>
      </w:pPr>
      <w:r w:rsidRPr="0083250B">
        <w:rPr>
          <w:rFonts w:ascii="Times New Roman" w:hAnsi="Times New Roman"/>
          <w:sz w:val="24"/>
          <w:szCs w:val="24"/>
        </w:rPr>
        <w:t>1. Перечислите направления и представителей</w:t>
      </w:r>
      <w:r w:rsidRPr="00FC6AD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C6AD4">
        <w:rPr>
          <w:rFonts w:ascii="Times New Roman" w:hAnsi="Times New Roman"/>
          <w:bCs/>
          <w:sz w:val="24"/>
          <w:szCs w:val="24"/>
        </w:rPr>
        <w:t>эпохи Просвещения</w:t>
      </w:r>
      <w:r w:rsidRPr="00FC6AD4">
        <w:rPr>
          <w:rFonts w:ascii="Times New Roman" w:hAnsi="Times New Roman"/>
          <w:sz w:val="24"/>
          <w:szCs w:val="24"/>
        </w:rPr>
        <w:t>.</w:t>
      </w:r>
    </w:p>
    <w:p w:rsidR="00BE0EAA" w:rsidRDefault="00BE0EAA" w:rsidP="00FC6AD4">
      <w:pPr>
        <w:rPr>
          <w:rFonts w:ascii="Times New Roman" w:hAnsi="Times New Roman"/>
          <w:sz w:val="24"/>
          <w:szCs w:val="24"/>
        </w:rPr>
      </w:pPr>
      <w:r w:rsidRPr="0083250B">
        <w:rPr>
          <w:rFonts w:ascii="Times New Roman" w:hAnsi="Times New Roman"/>
          <w:sz w:val="24"/>
          <w:szCs w:val="24"/>
        </w:rPr>
        <w:t>2. Дайте их краткую характеристику.</w:t>
      </w:r>
    </w:p>
    <w:p w:rsidR="00BE0EAA" w:rsidRDefault="00BE0EAA" w:rsidP="00A441A3">
      <w:pPr>
        <w:rPr>
          <w:rFonts w:ascii="Times New Roman" w:hAnsi="Times New Roman"/>
          <w:b/>
          <w:bCs/>
          <w:sz w:val="24"/>
          <w:szCs w:val="24"/>
        </w:rPr>
      </w:pPr>
    </w:p>
    <w:p w:rsidR="00BE0EAA" w:rsidRDefault="00BE0EAA" w:rsidP="00FC6AD4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1.9</w:t>
      </w:r>
      <w:r w:rsidRPr="00FC6AD4">
        <w:rPr>
          <w:rFonts w:ascii="Times New Roman" w:hAnsi="Times New Roman"/>
          <w:b/>
          <w:bCs/>
          <w:sz w:val="24"/>
          <w:szCs w:val="24"/>
        </w:rPr>
        <w:t>. Немецкая классическая философия конца 18-начала 19 века.</w:t>
      </w:r>
    </w:p>
    <w:p w:rsidR="00BE0EAA" w:rsidRPr="00A441A3" w:rsidRDefault="00BE0EAA" w:rsidP="00FC6AD4">
      <w:pPr>
        <w:rPr>
          <w:rFonts w:ascii="Times New Roman" w:hAnsi="Times New Roman"/>
          <w:b/>
          <w:bCs/>
          <w:sz w:val="24"/>
          <w:szCs w:val="24"/>
        </w:rPr>
      </w:pPr>
      <w:r w:rsidRPr="00A441A3">
        <w:rPr>
          <w:rFonts w:ascii="Times New Roman" w:hAnsi="Times New Roman"/>
          <w:b/>
          <w:bCs/>
          <w:sz w:val="24"/>
          <w:szCs w:val="24"/>
        </w:rPr>
        <w:t xml:space="preserve">Устный опрос. </w:t>
      </w:r>
    </w:p>
    <w:p w:rsidR="00BE0EAA" w:rsidRPr="00FC6AD4" w:rsidRDefault="00BE0EAA" w:rsidP="00FC6AD4">
      <w:pPr>
        <w:rPr>
          <w:rFonts w:ascii="Times New Roman" w:hAnsi="Times New Roman"/>
          <w:bCs/>
          <w:sz w:val="24"/>
          <w:szCs w:val="24"/>
        </w:rPr>
      </w:pPr>
      <w:r w:rsidRPr="00FC6AD4">
        <w:rPr>
          <w:rFonts w:ascii="Times New Roman" w:hAnsi="Times New Roman"/>
          <w:bCs/>
          <w:sz w:val="24"/>
          <w:szCs w:val="24"/>
        </w:rPr>
        <w:t>Вопросы:</w:t>
      </w:r>
    </w:p>
    <w:p w:rsidR="00BE0EAA" w:rsidRDefault="00BE0EAA" w:rsidP="00FC6AD4">
      <w:pPr>
        <w:rPr>
          <w:rFonts w:ascii="Times New Roman" w:hAnsi="Times New Roman"/>
          <w:bCs/>
          <w:sz w:val="24"/>
          <w:szCs w:val="24"/>
        </w:rPr>
      </w:pPr>
      <w:r w:rsidRPr="00FC6AD4">
        <w:rPr>
          <w:rFonts w:ascii="Times New Roman" w:hAnsi="Times New Roman"/>
          <w:bCs/>
          <w:sz w:val="24"/>
          <w:szCs w:val="24"/>
        </w:rPr>
        <w:t>1. Дайте общую характеристику немецкой классической философии.</w:t>
      </w:r>
      <w:r w:rsidRPr="00FC6AD4">
        <w:rPr>
          <w:rFonts w:ascii="Times New Roman" w:hAnsi="Times New Roman"/>
          <w:bCs/>
          <w:sz w:val="24"/>
          <w:szCs w:val="24"/>
        </w:rPr>
        <w:br/>
      </w:r>
      <w:r w:rsidRPr="00FC6AD4">
        <w:rPr>
          <w:rFonts w:ascii="Times New Roman" w:hAnsi="Times New Roman"/>
          <w:bCs/>
          <w:sz w:val="24"/>
          <w:szCs w:val="24"/>
        </w:rPr>
        <w:br/>
        <w:t>2. Каковы особенности философских воззрений И. Канта, И.Г. Фихте, Ф.В. Шеллинга, В.Ф. Гегеля, Л. Фейербаха.</w:t>
      </w:r>
    </w:p>
    <w:p w:rsidR="00BE0EAA" w:rsidRPr="00FC6AD4" w:rsidRDefault="00BE0EAA" w:rsidP="00FC6AD4">
      <w:pPr>
        <w:rPr>
          <w:rFonts w:ascii="Times New Roman" w:hAnsi="Times New Roman"/>
          <w:bCs/>
          <w:sz w:val="24"/>
          <w:szCs w:val="24"/>
        </w:rPr>
      </w:pPr>
    </w:p>
    <w:p w:rsidR="00BE0EAA" w:rsidRDefault="00BE0EAA" w:rsidP="00FC6AD4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1.10</w:t>
      </w:r>
      <w:r w:rsidRPr="00B242D5">
        <w:rPr>
          <w:rFonts w:ascii="Times New Roman" w:hAnsi="Times New Roman"/>
          <w:b/>
          <w:bCs/>
          <w:sz w:val="24"/>
          <w:szCs w:val="24"/>
        </w:rPr>
        <w:t>. Западноевропейская философия 19 века</w:t>
      </w:r>
    </w:p>
    <w:p w:rsidR="00BE0EAA" w:rsidRPr="00A441A3" w:rsidRDefault="00BE0EAA" w:rsidP="00335FF0">
      <w:pPr>
        <w:rPr>
          <w:rFonts w:ascii="Times New Roman" w:hAnsi="Times New Roman"/>
          <w:b/>
          <w:bCs/>
          <w:sz w:val="24"/>
          <w:szCs w:val="24"/>
        </w:rPr>
      </w:pPr>
      <w:r w:rsidRPr="00A441A3">
        <w:rPr>
          <w:rFonts w:ascii="Times New Roman" w:hAnsi="Times New Roman"/>
          <w:b/>
          <w:bCs/>
          <w:sz w:val="24"/>
          <w:szCs w:val="24"/>
        </w:rPr>
        <w:t xml:space="preserve">Устный опрос. </w:t>
      </w:r>
    </w:p>
    <w:p w:rsidR="00BE0EAA" w:rsidRPr="00FC6AD4" w:rsidRDefault="00BE0EAA" w:rsidP="00335FF0">
      <w:pPr>
        <w:rPr>
          <w:rFonts w:ascii="Times New Roman" w:hAnsi="Times New Roman"/>
          <w:bCs/>
          <w:sz w:val="24"/>
          <w:szCs w:val="24"/>
        </w:rPr>
      </w:pPr>
      <w:r w:rsidRPr="00FC6AD4">
        <w:rPr>
          <w:rFonts w:ascii="Times New Roman" w:hAnsi="Times New Roman"/>
          <w:bCs/>
          <w:sz w:val="24"/>
          <w:szCs w:val="24"/>
        </w:rPr>
        <w:t>Вопросы:</w:t>
      </w:r>
    </w:p>
    <w:p w:rsidR="00BE0EAA" w:rsidRDefault="00BE0EAA" w:rsidP="00335FF0">
      <w:pPr>
        <w:rPr>
          <w:rFonts w:ascii="Times New Roman" w:hAnsi="Times New Roman"/>
          <w:bCs/>
          <w:sz w:val="24"/>
          <w:szCs w:val="24"/>
        </w:rPr>
      </w:pPr>
      <w:r w:rsidRPr="00FC6AD4">
        <w:rPr>
          <w:rFonts w:ascii="Times New Roman" w:hAnsi="Times New Roman"/>
          <w:bCs/>
          <w:sz w:val="24"/>
          <w:szCs w:val="24"/>
        </w:rPr>
        <w:t>1. Дайте общую характеристику</w:t>
      </w:r>
      <w:r w:rsidRPr="00335F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35FF0">
        <w:rPr>
          <w:rFonts w:ascii="Times New Roman" w:hAnsi="Times New Roman"/>
          <w:bCs/>
          <w:sz w:val="24"/>
          <w:szCs w:val="24"/>
        </w:rPr>
        <w:t>Западноевропейская философия 19 века</w:t>
      </w:r>
      <w:r w:rsidRPr="00FC6AD4">
        <w:rPr>
          <w:rFonts w:ascii="Times New Roman" w:hAnsi="Times New Roman"/>
          <w:bCs/>
          <w:sz w:val="24"/>
          <w:szCs w:val="24"/>
        </w:rPr>
        <w:t>.</w:t>
      </w:r>
      <w:r w:rsidRPr="00FC6AD4">
        <w:rPr>
          <w:rFonts w:ascii="Times New Roman" w:hAnsi="Times New Roman"/>
          <w:bCs/>
          <w:sz w:val="24"/>
          <w:szCs w:val="24"/>
        </w:rPr>
        <w:br/>
      </w:r>
      <w:r w:rsidRPr="00FC6AD4">
        <w:rPr>
          <w:rFonts w:ascii="Times New Roman" w:hAnsi="Times New Roman"/>
          <w:bCs/>
          <w:sz w:val="24"/>
          <w:szCs w:val="24"/>
        </w:rPr>
        <w:br/>
        <w:t>2. Каковы особенности философских воззрений</w:t>
      </w:r>
      <w:r>
        <w:rPr>
          <w:rFonts w:ascii="Times New Roman" w:hAnsi="Times New Roman"/>
          <w:bCs/>
          <w:sz w:val="24"/>
          <w:szCs w:val="24"/>
        </w:rPr>
        <w:t xml:space="preserve"> этого периода</w:t>
      </w:r>
      <w:r w:rsidRPr="00FC6AD4">
        <w:rPr>
          <w:rFonts w:ascii="Times New Roman" w:hAnsi="Times New Roman"/>
          <w:bCs/>
          <w:sz w:val="24"/>
          <w:szCs w:val="24"/>
        </w:rPr>
        <w:t>.</w:t>
      </w:r>
    </w:p>
    <w:p w:rsidR="00BE0EAA" w:rsidRDefault="00BE0EAA" w:rsidP="00A441A3">
      <w:pPr>
        <w:rPr>
          <w:rFonts w:ascii="Times New Roman" w:hAnsi="Times New Roman"/>
          <w:b/>
          <w:bCs/>
          <w:sz w:val="24"/>
          <w:szCs w:val="24"/>
        </w:rPr>
      </w:pPr>
    </w:p>
    <w:p w:rsidR="00BE0EAA" w:rsidRDefault="00BE0EAA" w:rsidP="00335FF0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1.11. Русская </w:t>
      </w:r>
      <w:r w:rsidRPr="00335FF0">
        <w:rPr>
          <w:rFonts w:ascii="Times New Roman" w:hAnsi="Times New Roman"/>
          <w:b/>
          <w:bCs/>
          <w:sz w:val="24"/>
          <w:szCs w:val="24"/>
        </w:rPr>
        <w:t xml:space="preserve">философия.    </w:t>
      </w:r>
    </w:p>
    <w:p w:rsidR="00BE0EAA" w:rsidRPr="00A441A3" w:rsidRDefault="00BE0EAA" w:rsidP="00335FF0">
      <w:pPr>
        <w:pStyle w:val="NormalWeb"/>
        <w:rPr>
          <w:b/>
        </w:rPr>
      </w:pPr>
      <w:r w:rsidRPr="00A441A3">
        <w:rPr>
          <w:b/>
        </w:rPr>
        <w:t>Тест «Русская философия».</w:t>
      </w:r>
    </w:p>
    <w:p w:rsidR="00BE0EAA" w:rsidRDefault="00BE0EAA" w:rsidP="00335FF0">
      <w:pPr>
        <w:pStyle w:val="NormalWeb"/>
      </w:pPr>
      <w:r>
        <w:br/>
        <w:t>1. Философская мысль России формировалась под влиянием достижений</w:t>
      </w:r>
      <w:r>
        <w:br/>
        <w:t>а) науки</w:t>
      </w:r>
      <w:r>
        <w:br/>
        <w:t>б) своей философии</w:t>
      </w:r>
      <w:r>
        <w:br/>
        <w:t>в) вненаучного знания</w:t>
      </w:r>
      <w:r>
        <w:br/>
        <w:t>г) мировой философии</w:t>
      </w:r>
    </w:p>
    <w:p w:rsidR="00BE0EAA" w:rsidRDefault="00BE0EAA" w:rsidP="00335FF0">
      <w:pPr>
        <w:pStyle w:val="NormalWeb"/>
      </w:pPr>
      <w:r>
        <w:t>2. У колыбели русской философии стояли произведения киевского философа</w:t>
      </w:r>
      <w:r>
        <w:br/>
        <w:t>а) П. Я. Чадаева</w:t>
      </w:r>
      <w:r>
        <w:br/>
        <w:t>б) А. Н. Радищева</w:t>
      </w:r>
      <w:r>
        <w:br/>
        <w:t>в) М. В. Ломоносова</w:t>
      </w:r>
      <w:r>
        <w:br/>
        <w:t>г) митрополита Иллариона</w:t>
      </w:r>
    </w:p>
    <w:p w:rsidR="00BE0EAA" w:rsidRDefault="00BE0EAA" w:rsidP="00335FF0">
      <w:pPr>
        <w:pStyle w:val="NormalWeb"/>
      </w:pPr>
      <w:r>
        <w:t>3. Источником русской духовной мысли является произведение</w:t>
      </w:r>
      <w:r>
        <w:br/>
        <w:t>а) «Молитва»</w:t>
      </w:r>
      <w:r>
        <w:br/>
        <w:t>б) «Исповедание веры»</w:t>
      </w:r>
      <w:r>
        <w:br/>
        <w:t>в) «Слово о полку Игореве»</w:t>
      </w:r>
      <w:r>
        <w:br/>
        <w:t>г) «Слово о законе и благодати»</w:t>
      </w:r>
    </w:p>
    <w:p w:rsidR="00BE0EAA" w:rsidRDefault="00BE0EAA" w:rsidP="00335FF0">
      <w:pPr>
        <w:pStyle w:val="NormalWeb"/>
      </w:pPr>
      <w:r>
        <w:t>4. Философская мысль в России начинает зарождаться в XI веке под влиянием</w:t>
      </w:r>
      <w:r>
        <w:br/>
        <w:t>а) развития естествознания</w:t>
      </w:r>
      <w:r>
        <w:br/>
        <w:t>б) идеалов добра и красоты</w:t>
      </w:r>
      <w:r>
        <w:br/>
        <w:t>в) процесса христианизации</w:t>
      </w:r>
      <w:r>
        <w:br/>
        <w:t>г) интереса к античной философии и культуре</w:t>
      </w:r>
    </w:p>
    <w:p w:rsidR="00BE0EAA" w:rsidRDefault="00BE0EAA" w:rsidP="00335FF0">
      <w:pPr>
        <w:pStyle w:val="NormalWeb"/>
      </w:pPr>
      <w:r>
        <w:t>5. Время становления русской философии:</w:t>
      </w:r>
      <w:r>
        <w:br/>
        <w:t>а) IX-XII в.в.</w:t>
      </w:r>
      <w:r>
        <w:br/>
        <w:t>б) XX-XXI в.в.</w:t>
      </w:r>
      <w:r>
        <w:br/>
        <w:t>в) XIY-XYII в.в.</w:t>
      </w:r>
      <w:r>
        <w:br/>
        <w:t>г) XYIII-XIX в.в.</w:t>
      </w:r>
    </w:p>
    <w:p w:rsidR="00BE0EAA" w:rsidRDefault="00BE0EAA" w:rsidP="00335FF0">
      <w:pPr>
        <w:pStyle w:val="NormalWeb"/>
      </w:pPr>
      <w:r>
        <w:t>6. А. Н. Радищев подвергал критике учение о бессмертии</w:t>
      </w:r>
      <w:r>
        <w:br/>
        <w:t>а) тела</w:t>
      </w:r>
      <w:r>
        <w:br/>
        <w:t>б) души</w:t>
      </w:r>
      <w:r>
        <w:br/>
        <w:t>в) человека</w:t>
      </w:r>
      <w:r>
        <w:br/>
        <w:t>г) природы</w:t>
      </w:r>
    </w:p>
    <w:p w:rsidR="00BE0EAA" w:rsidRDefault="00BE0EAA" w:rsidP="00335FF0">
      <w:pPr>
        <w:pStyle w:val="NormalWeb"/>
      </w:pPr>
      <w:r>
        <w:t>7. Материалистическая традиция русской философии представлена в трудах</w:t>
      </w:r>
      <w:r>
        <w:br/>
        <w:t>а) А. С. Хомякова</w:t>
      </w:r>
      <w:r>
        <w:br/>
        <w:t>б) А. С. Пушкина</w:t>
      </w:r>
      <w:r>
        <w:br/>
        <w:t>в) М. В. Ломоносова</w:t>
      </w:r>
      <w:r>
        <w:br/>
        <w:t>г) И. В. Киреевского</w:t>
      </w:r>
    </w:p>
    <w:p w:rsidR="00BE0EAA" w:rsidRDefault="00BE0EAA" w:rsidP="00335FF0">
      <w:pPr>
        <w:pStyle w:val="NormalWeb"/>
      </w:pPr>
      <w:r>
        <w:t>8. Занимаясь естественными науками, М. В. Ломоносов первостепенное значение придавал</w:t>
      </w:r>
      <w:r>
        <w:br/>
        <w:t>а) вере</w:t>
      </w:r>
      <w:r>
        <w:br/>
        <w:t>б) опыту</w:t>
      </w:r>
      <w:r>
        <w:br/>
        <w:t>в) знанию</w:t>
      </w:r>
      <w:r>
        <w:br/>
        <w:t>г) сознанию</w:t>
      </w:r>
    </w:p>
    <w:p w:rsidR="00BE0EAA" w:rsidRDefault="00BE0EAA" w:rsidP="00335FF0">
      <w:pPr>
        <w:pStyle w:val="NormalWeb"/>
      </w:pPr>
      <w:r>
        <w:t>9. Укажите направление, не относящееся к основным направлениям русской философии</w:t>
      </w:r>
      <w:r>
        <w:br/>
        <w:t>а) пантеизм</w:t>
      </w:r>
      <w:r>
        <w:br/>
        <w:t>б) историософия</w:t>
      </w:r>
      <w:r>
        <w:br/>
        <w:t>в) русский космизм</w:t>
      </w:r>
      <w:r>
        <w:br/>
        <w:t>г) философия всеединства</w:t>
      </w:r>
    </w:p>
    <w:p w:rsidR="00BE0EAA" w:rsidRDefault="00BE0EAA" w:rsidP="00335FF0">
      <w:pPr>
        <w:pStyle w:val="NormalWeb"/>
      </w:pPr>
      <w:r>
        <w:t>10. Человека П. Я. Чаадаев рассматривал в единстве</w:t>
      </w:r>
      <w:r>
        <w:br/>
        <w:t>а) физического и духовного</w:t>
      </w:r>
      <w:r>
        <w:br/>
        <w:t>б) идеального и материального</w:t>
      </w:r>
      <w:r>
        <w:br/>
        <w:t>в) социального и биологического</w:t>
      </w:r>
      <w:r>
        <w:br/>
        <w:t>г) рационального и чувственного</w:t>
      </w:r>
    </w:p>
    <w:p w:rsidR="00BE0EAA" w:rsidRDefault="00BE0EAA" w:rsidP="00335FF0">
      <w:pPr>
        <w:pStyle w:val="NormalWeb"/>
      </w:pPr>
      <w:r>
        <w:t>11. Стремление вписать Россию в процесс развития общества «по западному образцу» XIX</w:t>
      </w:r>
      <w:r>
        <w:br/>
        <w:t>в. в относится к направлению</w:t>
      </w:r>
      <w:r>
        <w:br/>
        <w:t>а) иосифляне</w:t>
      </w:r>
      <w:r>
        <w:br/>
        <w:t>б) западники</w:t>
      </w:r>
      <w:r>
        <w:br/>
        <w:t>в) славянофилы</w:t>
      </w:r>
      <w:r>
        <w:br/>
        <w:t>г) нестяжатели</w:t>
      </w:r>
    </w:p>
    <w:p w:rsidR="00BE0EAA" w:rsidRDefault="00BE0EAA" w:rsidP="00335FF0">
      <w:pPr>
        <w:pStyle w:val="NormalWeb"/>
      </w:pPr>
      <w:r>
        <w:t>12. В центре внимания славянофилов находилась идея</w:t>
      </w:r>
      <w:r>
        <w:br/>
        <w:t>а) познаваемости мира</w:t>
      </w:r>
      <w:r>
        <w:br/>
        <w:t>б) непротивления злу насилием</w:t>
      </w:r>
      <w:r>
        <w:br/>
        <w:t>в) исторической судьбы России</w:t>
      </w:r>
      <w:r>
        <w:br/>
        <w:t>г) революционного переустройства общества</w:t>
      </w:r>
    </w:p>
    <w:p w:rsidR="00BE0EAA" w:rsidRDefault="00BE0EAA" w:rsidP="00335FF0">
      <w:pPr>
        <w:pStyle w:val="NormalWeb"/>
      </w:pPr>
      <w:r>
        <w:t>13. Представителями славянофильства являются</w:t>
      </w:r>
      <w:r>
        <w:br/>
        <w:t>а) А. И. Герцен</w:t>
      </w:r>
      <w:r>
        <w:br/>
        <w:t>б) А. С. Хомяков</w:t>
      </w:r>
      <w:r>
        <w:br/>
        <w:t>в) В. Г. Белинский</w:t>
      </w:r>
      <w:r>
        <w:br/>
        <w:t>г) Н. Г. Чернышевский</w:t>
      </w:r>
    </w:p>
    <w:p w:rsidR="00BE0EAA" w:rsidRDefault="00BE0EAA" w:rsidP="00335FF0">
      <w:pPr>
        <w:pStyle w:val="NormalWeb"/>
      </w:pPr>
      <w:r>
        <w:t>14. Идеал общественного устройства для И. В. Киреевского – это</w:t>
      </w:r>
      <w:r>
        <w:br/>
        <w:t>а) община</w:t>
      </w:r>
      <w:r>
        <w:br/>
        <w:t>б) федерация</w:t>
      </w:r>
      <w:r>
        <w:br/>
        <w:t>в) унитарное государство</w:t>
      </w:r>
      <w:r>
        <w:br/>
        <w:t>г) парламентская республика</w:t>
      </w:r>
    </w:p>
    <w:p w:rsidR="00BE0EAA" w:rsidRDefault="00BE0EAA" w:rsidP="00335FF0">
      <w:pPr>
        <w:pStyle w:val="NormalWeb"/>
      </w:pPr>
      <w:r>
        <w:t>15. Для Достоевского человек – это загадка, которая состоит из множества противоречий, но главным из них является противоречие между</w:t>
      </w:r>
      <w:r>
        <w:br/>
        <w:t>а) добром и злом</w:t>
      </w:r>
      <w:r>
        <w:br/>
        <w:t>б) верой и разумом</w:t>
      </w:r>
      <w:r>
        <w:br/>
        <w:t>в) истиной и ложью</w:t>
      </w:r>
      <w:r>
        <w:br/>
        <w:t>г) справедливостью и несправедливостью</w:t>
      </w:r>
    </w:p>
    <w:p w:rsidR="00BE0EAA" w:rsidRDefault="00BE0EAA" w:rsidP="00335FF0">
      <w:pPr>
        <w:pStyle w:val="NormalWeb"/>
      </w:pPr>
      <w:r>
        <w:t>16. Считая всякую власть злом, Л. Н. Толстой пришел к идее отрицания</w:t>
      </w:r>
      <w:r>
        <w:br/>
        <w:t>а) Бога</w:t>
      </w:r>
      <w:r>
        <w:br/>
        <w:t>б) разума</w:t>
      </w:r>
      <w:r>
        <w:br/>
        <w:t>в) природы</w:t>
      </w:r>
      <w:r>
        <w:br/>
        <w:t>г) государства</w:t>
      </w:r>
    </w:p>
    <w:p w:rsidR="00BE0EAA" w:rsidRDefault="00BE0EAA" w:rsidP="00335FF0">
      <w:pPr>
        <w:pStyle w:val="NormalWeb"/>
      </w:pPr>
      <w:r>
        <w:t>17. Л. Н. Толстой определил понятие «ненасилие» как</w:t>
      </w:r>
      <w:r>
        <w:br/>
        <w:t>а) воля Бога</w:t>
      </w:r>
      <w:r>
        <w:br/>
        <w:t>б) непротивление злу</w:t>
      </w:r>
      <w:r>
        <w:br/>
        <w:t>в) сопротивление злу</w:t>
      </w:r>
      <w:r>
        <w:br/>
        <w:t>г) сопротивление добру</w:t>
      </w:r>
    </w:p>
    <w:p w:rsidR="00BE0EAA" w:rsidRDefault="00BE0EAA" w:rsidP="00335FF0">
      <w:pPr>
        <w:pStyle w:val="NormalWeb"/>
      </w:pPr>
      <w:r>
        <w:t>18. Центральной идеей учения  Вл. Соловьёва является идея</w:t>
      </w:r>
      <w:r>
        <w:br/>
        <w:t>а) всеединства</w:t>
      </w:r>
      <w:r>
        <w:br/>
        <w:t>б) абсолютизма</w:t>
      </w:r>
      <w:r>
        <w:br/>
        <w:t>в) мирового Духа</w:t>
      </w:r>
      <w:r>
        <w:br/>
        <w:t>г) почвенничества</w:t>
      </w:r>
    </w:p>
    <w:p w:rsidR="00BE0EAA" w:rsidRDefault="00BE0EAA" w:rsidP="00335FF0">
      <w:pPr>
        <w:pStyle w:val="NormalWeb"/>
      </w:pPr>
      <w:r>
        <w:t>19. Отличительная черта русского космизма проявляется в</w:t>
      </w:r>
      <w:r>
        <w:br/>
        <w:t>а) непротивление злу насилием</w:t>
      </w:r>
      <w:r>
        <w:br/>
        <w:t>б) представление о человеке как «гражданине мира»</w:t>
      </w:r>
      <w:r>
        <w:br/>
        <w:t>в) специфическом мировосприятие космоцентрической ориентации</w:t>
      </w:r>
      <w:r>
        <w:br/>
        <w:t>г) необходимости сознательного развития мира, в единстве разумного и нравственного начал</w:t>
      </w:r>
    </w:p>
    <w:p w:rsidR="00BE0EAA" w:rsidRDefault="00BE0EAA" w:rsidP="00335FF0">
      <w:pPr>
        <w:pStyle w:val="NormalWeb"/>
      </w:pPr>
      <w:r>
        <w:t>20. Автор произведения «Материализм и эмпириокритицизм».</w:t>
      </w:r>
      <w:r>
        <w:br/>
        <w:t>а) В. И. Ленин</w:t>
      </w:r>
      <w:r>
        <w:br/>
        <w:t>б) Ф. Энгельс</w:t>
      </w:r>
      <w:r>
        <w:br/>
        <w:t>в) Г. В. Плеханов</w:t>
      </w:r>
      <w:r>
        <w:br/>
        <w:t>г) Н. Г. Чернышевский</w:t>
      </w:r>
    </w:p>
    <w:p w:rsidR="00BE0EAA" w:rsidRDefault="00BE0EAA" w:rsidP="00B9380A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1.12</w:t>
      </w:r>
      <w:r w:rsidRPr="00B9380A">
        <w:rPr>
          <w:rFonts w:ascii="Times New Roman" w:hAnsi="Times New Roman"/>
          <w:b/>
          <w:bCs/>
          <w:sz w:val="24"/>
          <w:szCs w:val="24"/>
        </w:rPr>
        <w:t>. Основные направления развит</w:t>
      </w:r>
      <w:r>
        <w:rPr>
          <w:rFonts w:ascii="Times New Roman" w:hAnsi="Times New Roman"/>
          <w:b/>
          <w:bCs/>
          <w:sz w:val="24"/>
          <w:szCs w:val="24"/>
        </w:rPr>
        <w:t>ия западной философии в 20 веке</w:t>
      </w:r>
      <w:r w:rsidRPr="00B9380A">
        <w:rPr>
          <w:rFonts w:ascii="Times New Roman" w:hAnsi="Times New Roman"/>
          <w:b/>
          <w:bCs/>
          <w:sz w:val="24"/>
          <w:szCs w:val="24"/>
        </w:rPr>
        <w:t>.</w:t>
      </w:r>
    </w:p>
    <w:p w:rsidR="00BE0EAA" w:rsidRPr="00B9380A" w:rsidRDefault="00BE0EAA" w:rsidP="00B9380A">
      <w:pPr>
        <w:rPr>
          <w:rFonts w:ascii="Times New Roman" w:hAnsi="Times New Roman"/>
          <w:bCs/>
          <w:sz w:val="24"/>
          <w:szCs w:val="24"/>
        </w:rPr>
      </w:pPr>
      <w:r w:rsidRPr="00A441A3">
        <w:rPr>
          <w:rFonts w:ascii="Times New Roman" w:hAnsi="Times New Roman"/>
          <w:b/>
          <w:bCs/>
          <w:sz w:val="24"/>
          <w:szCs w:val="24"/>
        </w:rPr>
        <w:t xml:space="preserve">Контрольная работа.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>Письменно дайте краткую характеристику и перечислите представителей следующих направлений:</w:t>
      </w:r>
    </w:p>
    <w:p w:rsidR="00BE0EAA" w:rsidRPr="00B9380A" w:rsidRDefault="00BE0EAA" w:rsidP="00B9380A">
      <w:pPr>
        <w:numPr>
          <w:ilvl w:val="0"/>
          <w:numId w:val="4"/>
        </w:numPr>
        <w:spacing w:after="0"/>
        <w:ind w:left="714" w:hanging="357"/>
        <w:rPr>
          <w:rFonts w:ascii="Times New Roman" w:hAnsi="Times New Roman"/>
          <w:bCs/>
          <w:sz w:val="24"/>
          <w:szCs w:val="24"/>
        </w:rPr>
      </w:pPr>
      <w:r w:rsidRPr="00B9380A">
        <w:rPr>
          <w:rFonts w:ascii="Times New Roman" w:hAnsi="Times New Roman"/>
          <w:bCs/>
          <w:sz w:val="24"/>
          <w:szCs w:val="24"/>
        </w:rPr>
        <w:t xml:space="preserve">феноменология. </w:t>
      </w:r>
    </w:p>
    <w:p w:rsidR="00BE0EAA" w:rsidRPr="00B9380A" w:rsidRDefault="00BE0EAA" w:rsidP="00B9380A">
      <w:pPr>
        <w:numPr>
          <w:ilvl w:val="0"/>
          <w:numId w:val="4"/>
        </w:numPr>
        <w:spacing w:after="0"/>
        <w:ind w:left="714" w:hanging="357"/>
        <w:rPr>
          <w:rFonts w:ascii="Times New Roman" w:hAnsi="Times New Roman"/>
          <w:bCs/>
          <w:sz w:val="24"/>
          <w:szCs w:val="24"/>
        </w:rPr>
      </w:pPr>
      <w:r w:rsidRPr="00B9380A">
        <w:rPr>
          <w:rFonts w:ascii="Times New Roman" w:hAnsi="Times New Roman"/>
          <w:bCs/>
          <w:sz w:val="24"/>
          <w:szCs w:val="24"/>
        </w:rPr>
        <w:t>психоанализ.</w:t>
      </w:r>
    </w:p>
    <w:p w:rsidR="00BE0EAA" w:rsidRPr="00B9380A" w:rsidRDefault="00BE0EAA" w:rsidP="00B9380A">
      <w:pPr>
        <w:numPr>
          <w:ilvl w:val="0"/>
          <w:numId w:val="4"/>
        </w:numPr>
        <w:spacing w:after="0"/>
        <w:ind w:left="714" w:hanging="357"/>
        <w:rPr>
          <w:rFonts w:ascii="Times New Roman" w:hAnsi="Times New Roman"/>
          <w:bCs/>
          <w:sz w:val="24"/>
          <w:szCs w:val="24"/>
        </w:rPr>
      </w:pPr>
      <w:r w:rsidRPr="00B9380A">
        <w:rPr>
          <w:rFonts w:ascii="Times New Roman" w:hAnsi="Times New Roman"/>
          <w:bCs/>
          <w:sz w:val="24"/>
          <w:szCs w:val="24"/>
        </w:rPr>
        <w:t xml:space="preserve">экзистенциализм. </w:t>
      </w:r>
    </w:p>
    <w:p w:rsidR="00BE0EAA" w:rsidRPr="00B9380A" w:rsidRDefault="00BE0EAA" w:rsidP="00B9380A">
      <w:pPr>
        <w:numPr>
          <w:ilvl w:val="0"/>
          <w:numId w:val="4"/>
        </w:numPr>
        <w:spacing w:after="0"/>
        <w:ind w:left="714" w:hanging="357"/>
        <w:rPr>
          <w:rFonts w:ascii="Times New Roman" w:hAnsi="Times New Roman"/>
          <w:bCs/>
          <w:sz w:val="24"/>
          <w:szCs w:val="24"/>
        </w:rPr>
      </w:pPr>
      <w:r w:rsidRPr="00B9380A">
        <w:rPr>
          <w:rFonts w:ascii="Times New Roman" w:hAnsi="Times New Roman"/>
          <w:bCs/>
          <w:sz w:val="24"/>
          <w:szCs w:val="24"/>
        </w:rPr>
        <w:t xml:space="preserve">неопозитивизм и постпозитивизм. </w:t>
      </w:r>
    </w:p>
    <w:p w:rsidR="00BE0EAA" w:rsidRPr="00B9380A" w:rsidRDefault="00BE0EAA" w:rsidP="00B9380A">
      <w:pPr>
        <w:numPr>
          <w:ilvl w:val="0"/>
          <w:numId w:val="4"/>
        </w:numPr>
        <w:spacing w:after="0"/>
        <w:ind w:left="714" w:hanging="357"/>
        <w:rPr>
          <w:rFonts w:ascii="Times New Roman" w:hAnsi="Times New Roman"/>
          <w:bCs/>
          <w:sz w:val="24"/>
          <w:szCs w:val="24"/>
        </w:rPr>
      </w:pPr>
      <w:r w:rsidRPr="00B9380A">
        <w:rPr>
          <w:rFonts w:ascii="Times New Roman" w:hAnsi="Times New Roman"/>
          <w:bCs/>
          <w:sz w:val="24"/>
          <w:szCs w:val="24"/>
        </w:rPr>
        <w:t>постмодернизм.</w:t>
      </w:r>
    </w:p>
    <w:p w:rsidR="00BE0EAA" w:rsidRDefault="00BE0EAA" w:rsidP="00B938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E0EAA" w:rsidRDefault="00BE0EAA" w:rsidP="00EC607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 2. Человеческое познание и деятельность.</w:t>
      </w:r>
    </w:p>
    <w:p w:rsidR="00BE0EAA" w:rsidRDefault="00BE0EAA" w:rsidP="00EC607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B56F0">
        <w:rPr>
          <w:rFonts w:ascii="Times New Roman" w:hAnsi="Times New Roman"/>
          <w:b/>
          <w:bCs/>
          <w:sz w:val="24"/>
          <w:szCs w:val="24"/>
        </w:rPr>
        <w:t>Тема 2.1.</w:t>
      </w:r>
      <w:r w:rsidRPr="004B56F0">
        <w:rPr>
          <w:rFonts w:ascii="Times New Roman" w:hAnsi="Times New Roman"/>
          <w:sz w:val="24"/>
          <w:szCs w:val="24"/>
        </w:rPr>
        <w:t xml:space="preserve"> </w:t>
      </w:r>
      <w:r w:rsidRPr="00ED3B41">
        <w:rPr>
          <w:rFonts w:ascii="Times New Roman" w:hAnsi="Times New Roman"/>
          <w:b/>
          <w:sz w:val="24"/>
          <w:szCs w:val="24"/>
        </w:rPr>
        <w:t>Философское осмысление бытия. Философский смысл проблемы бытия.</w:t>
      </w:r>
      <w:r>
        <w:rPr>
          <w:rFonts w:ascii="Times New Roman" w:hAnsi="Times New Roman"/>
          <w:b/>
          <w:sz w:val="24"/>
          <w:szCs w:val="24"/>
        </w:rPr>
        <w:t xml:space="preserve"> Философское понимание «материи».</w:t>
      </w:r>
    </w:p>
    <w:p w:rsidR="00BE0EAA" w:rsidRDefault="00BE0EAA" w:rsidP="00841C32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Блиц-опрос (ответ должен содержать одно слово или словосочетание)</w:t>
      </w:r>
    </w:p>
    <w:p w:rsidR="00BE0EAA" w:rsidRDefault="00BE0EAA" w:rsidP="00841C32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Продолжите фразы:</w:t>
      </w:r>
    </w:p>
    <w:p w:rsidR="00BE0EAA" w:rsidRPr="00841C32" w:rsidRDefault="00BE0EAA" w:rsidP="00841C32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 Учение о бытии называется…</w:t>
      </w:r>
    </w:p>
    <w:p w:rsidR="00BE0EAA" w:rsidRPr="00841C32" w:rsidRDefault="00BE0EAA" w:rsidP="00841C32">
      <w:pPr>
        <w:rPr>
          <w:rFonts w:ascii="Times New Roman" w:hAnsi="Times New Roman"/>
          <w:bCs/>
          <w:sz w:val="24"/>
          <w:szCs w:val="24"/>
        </w:rPr>
      </w:pPr>
      <w:r w:rsidRPr="00841C32">
        <w:rPr>
          <w:rFonts w:ascii="Times New Roman" w:hAnsi="Times New Roman"/>
          <w:bCs/>
          <w:sz w:val="24"/>
          <w:szCs w:val="24"/>
        </w:rPr>
        <w:t>2. Понятие «бытие» в его общем абстрактном значении ввел</w:t>
      </w:r>
      <w:r>
        <w:rPr>
          <w:rFonts w:ascii="Times New Roman" w:hAnsi="Times New Roman"/>
          <w:bCs/>
          <w:sz w:val="24"/>
          <w:szCs w:val="24"/>
        </w:rPr>
        <w:t>…</w:t>
      </w:r>
    </w:p>
    <w:p w:rsidR="00BE0EAA" w:rsidRPr="00841C32" w:rsidRDefault="00BE0EAA" w:rsidP="00841C32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 Категория, парная</w:t>
      </w:r>
      <w:r w:rsidRPr="00841C32">
        <w:rPr>
          <w:rFonts w:ascii="Times New Roman" w:hAnsi="Times New Roman"/>
          <w:bCs/>
          <w:sz w:val="24"/>
          <w:szCs w:val="24"/>
        </w:rPr>
        <w:t xml:space="preserve"> п</w:t>
      </w:r>
      <w:r>
        <w:rPr>
          <w:rFonts w:ascii="Times New Roman" w:hAnsi="Times New Roman"/>
          <w:bCs/>
          <w:sz w:val="24"/>
          <w:szCs w:val="24"/>
        </w:rPr>
        <w:t>о отношению к категории «бытие»…</w:t>
      </w:r>
    </w:p>
    <w:p w:rsidR="00BE0EAA" w:rsidRPr="00841C32" w:rsidRDefault="00BE0EAA" w:rsidP="00841C32">
      <w:pPr>
        <w:rPr>
          <w:rFonts w:ascii="Times New Roman" w:hAnsi="Times New Roman"/>
          <w:bCs/>
          <w:sz w:val="24"/>
          <w:szCs w:val="24"/>
        </w:rPr>
      </w:pPr>
      <w:r w:rsidRPr="00841C32">
        <w:rPr>
          <w:rFonts w:ascii="Times New Roman" w:hAnsi="Times New Roman"/>
          <w:bCs/>
          <w:sz w:val="24"/>
          <w:szCs w:val="24"/>
        </w:rPr>
        <w:t>5. Гераклит утверждал, что основным свойством бытия является</w:t>
      </w:r>
      <w:r>
        <w:rPr>
          <w:rFonts w:ascii="Times New Roman" w:hAnsi="Times New Roman"/>
          <w:bCs/>
          <w:sz w:val="24"/>
          <w:szCs w:val="24"/>
        </w:rPr>
        <w:t>…</w:t>
      </w:r>
    </w:p>
    <w:p w:rsidR="00BE0EAA" w:rsidRPr="00C84C28" w:rsidRDefault="00BE0EAA" w:rsidP="00841C32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C84C28">
        <w:rPr>
          <w:rFonts w:ascii="Times New Roman" w:hAnsi="Times New Roman"/>
          <w:b/>
          <w:sz w:val="24"/>
          <w:szCs w:val="24"/>
        </w:rPr>
        <w:t>Оценивание</w:t>
      </w:r>
      <w:r>
        <w:rPr>
          <w:rFonts w:ascii="Times New Roman" w:hAnsi="Times New Roman"/>
          <w:b/>
          <w:sz w:val="24"/>
          <w:szCs w:val="24"/>
        </w:rPr>
        <w:t xml:space="preserve"> (аналогично для последующих блиц-опросов)</w:t>
      </w:r>
      <w:r w:rsidRPr="00C84C28">
        <w:rPr>
          <w:rFonts w:ascii="Times New Roman" w:hAnsi="Times New Roman"/>
          <w:b/>
          <w:sz w:val="24"/>
          <w:szCs w:val="24"/>
        </w:rPr>
        <w:t xml:space="preserve">: </w:t>
      </w:r>
    </w:p>
    <w:p w:rsidR="00BE0EAA" w:rsidRPr="00C84C28" w:rsidRDefault="00BE0EAA" w:rsidP="00841C32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    правильных ответов</w:t>
      </w:r>
      <w:r w:rsidRPr="00C84C28">
        <w:rPr>
          <w:rFonts w:ascii="Times New Roman" w:hAnsi="Times New Roman"/>
          <w:sz w:val="24"/>
          <w:szCs w:val="24"/>
        </w:rPr>
        <w:t xml:space="preserve"> – 5 (отлично)</w:t>
      </w:r>
    </w:p>
    <w:p w:rsidR="00BE0EAA" w:rsidRPr="00C84C28" w:rsidRDefault="00BE0EAA" w:rsidP="00841C32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    правильных ответа</w:t>
      </w:r>
      <w:r w:rsidRPr="00C84C28">
        <w:rPr>
          <w:rFonts w:ascii="Times New Roman" w:hAnsi="Times New Roman"/>
          <w:sz w:val="24"/>
          <w:szCs w:val="24"/>
        </w:rPr>
        <w:t xml:space="preserve"> – 4 (хорошо)</w:t>
      </w:r>
    </w:p>
    <w:p w:rsidR="00BE0EAA" w:rsidRPr="00C84C28" w:rsidRDefault="00BE0EAA" w:rsidP="00841C32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   правильных ответа</w:t>
      </w:r>
      <w:r w:rsidRPr="00C84C28">
        <w:rPr>
          <w:rFonts w:ascii="Times New Roman" w:hAnsi="Times New Roman"/>
          <w:sz w:val="24"/>
          <w:szCs w:val="24"/>
        </w:rPr>
        <w:t xml:space="preserve"> – 3 (удовлетворительно)</w:t>
      </w:r>
    </w:p>
    <w:p w:rsidR="00BE0EAA" w:rsidRPr="00ED3B41" w:rsidRDefault="00BE0EAA" w:rsidP="00ED3B4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   </w:t>
      </w:r>
      <w:r w:rsidRPr="00C84C28">
        <w:rPr>
          <w:rFonts w:ascii="Times New Roman" w:hAnsi="Times New Roman"/>
          <w:sz w:val="24"/>
          <w:szCs w:val="24"/>
        </w:rPr>
        <w:t>и менее – неудовлетворительно</w:t>
      </w:r>
    </w:p>
    <w:p w:rsidR="00BE0EAA" w:rsidRDefault="00BE0EAA" w:rsidP="005776A3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5776A3">
        <w:rPr>
          <w:rFonts w:ascii="Times New Roman" w:hAnsi="Times New Roman"/>
          <w:b/>
          <w:bCs/>
          <w:sz w:val="24"/>
          <w:szCs w:val="24"/>
        </w:rPr>
        <w:t>Тема 2.2. Соотношение  материи   и  сознания</w:t>
      </w:r>
    </w:p>
    <w:p w:rsidR="00BE0EAA" w:rsidRDefault="00BE0EAA" w:rsidP="00ED3B41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Блиц-опрос (ответ должен содержать одно слово или словосочетание)</w:t>
      </w:r>
    </w:p>
    <w:p w:rsidR="00BE0EAA" w:rsidRDefault="00BE0EAA" w:rsidP="00ED3B41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Продолжите фразы:</w:t>
      </w:r>
    </w:p>
    <w:p w:rsidR="00BE0EAA" w:rsidRDefault="00BE0EAA" w:rsidP="005776A3">
      <w:pPr>
        <w:pStyle w:val="NormalWeb"/>
      </w:pPr>
      <w:r>
        <w:t>1. Материя – это реальность, данная нам в ощущениях…</w:t>
      </w:r>
    </w:p>
    <w:p w:rsidR="00BE0EAA" w:rsidRDefault="00BE0EAA" w:rsidP="005776A3">
      <w:pPr>
        <w:pStyle w:val="NormalWeb"/>
      </w:pPr>
      <w:r>
        <w:t>2. Материя обладает…</w:t>
      </w:r>
    </w:p>
    <w:p w:rsidR="00BE0EAA" w:rsidRDefault="00BE0EAA" w:rsidP="005776A3">
      <w:pPr>
        <w:pStyle w:val="NormalWeb"/>
      </w:pPr>
      <w:r>
        <w:t>3. Классическое определение материи дал…</w:t>
      </w:r>
    </w:p>
    <w:p w:rsidR="00BE0EAA" w:rsidRPr="00ED3B41" w:rsidRDefault="00BE0EAA" w:rsidP="00ED3B41">
      <w:pPr>
        <w:pStyle w:val="NormalWeb"/>
      </w:pPr>
      <w:r>
        <w:t>4. Философское направление, в котором материя выступает первоосновой бытия, а дух сознание – вторично, называется…</w:t>
      </w:r>
      <w:r>
        <w:br/>
        <w:t xml:space="preserve"> 5. На первом этапе (период Античности) материя отождествлялась с…</w:t>
      </w:r>
      <w:r>
        <w:br/>
      </w:r>
    </w:p>
    <w:p w:rsidR="00BE0EAA" w:rsidRDefault="00BE0EAA" w:rsidP="009413FC">
      <w:pPr>
        <w:jc w:val="center"/>
        <w:rPr>
          <w:rFonts w:ascii="Times New Roman" w:hAnsi="Times New Roman"/>
          <w:b/>
          <w:sz w:val="24"/>
          <w:szCs w:val="24"/>
        </w:rPr>
      </w:pPr>
      <w:r w:rsidRPr="009413FC">
        <w:rPr>
          <w:rFonts w:ascii="Times New Roman" w:hAnsi="Times New Roman"/>
          <w:b/>
          <w:sz w:val="24"/>
          <w:szCs w:val="24"/>
        </w:rPr>
        <w:t>Тема 2.3. Проблема познания в истории философии</w:t>
      </w:r>
    </w:p>
    <w:p w:rsidR="00BE0EAA" w:rsidRPr="00D53EAD" w:rsidRDefault="00BE0EAA" w:rsidP="009413FC">
      <w:pPr>
        <w:rPr>
          <w:rFonts w:ascii="Times New Roman" w:hAnsi="Times New Roman"/>
          <w:b/>
          <w:sz w:val="24"/>
          <w:szCs w:val="24"/>
        </w:rPr>
      </w:pPr>
      <w:r w:rsidRPr="00D53EAD">
        <w:rPr>
          <w:rFonts w:ascii="Times New Roman" w:hAnsi="Times New Roman"/>
          <w:b/>
          <w:sz w:val="24"/>
          <w:szCs w:val="24"/>
        </w:rPr>
        <w:t>Тест «Проблема познания в истории философии»</w:t>
      </w:r>
    </w:p>
    <w:p w:rsidR="00BE0EAA" w:rsidRDefault="00BE0EAA" w:rsidP="009413FC">
      <w:pPr>
        <w:pStyle w:val="NormalWeb"/>
      </w:pPr>
      <w:r>
        <w:t>1. Раздел философии, в котором изучается природа познания, его возможности и границы, называется</w:t>
      </w:r>
      <w:r>
        <w:br/>
        <w:t>а) онтология</w:t>
      </w:r>
      <w:r>
        <w:br/>
        <w:t>б) аксиология</w:t>
      </w:r>
      <w:r>
        <w:br/>
        <w:t>в) гносеология</w:t>
      </w:r>
      <w:r>
        <w:br/>
        <w:t>г) антропология</w:t>
      </w:r>
    </w:p>
    <w:p w:rsidR="00BE0EAA" w:rsidRDefault="00BE0EAA" w:rsidP="009413FC">
      <w:pPr>
        <w:pStyle w:val="NormalWeb"/>
      </w:pPr>
      <w:r>
        <w:t>2. Творческая деятельность субъекта, направленная на получение знаний о себе и окружающем мире, называется</w:t>
      </w:r>
      <w:r>
        <w:br/>
        <w:t>а) бытием</w:t>
      </w:r>
      <w:r>
        <w:br/>
        <w:t>б) учением</w:t>
      </w:r>
      <w:r>
        <w:br/>
        <w:t>в) познанием</w:t>
      </w:r>
      <w:r>
        <w:br/>
        <w:t>г) деятельностью</w:t>
      </w:r>
    </w:p>
    <w:p w:rsidR="00BE0EAA" w:rsidRDefault="00BE0EAA" w:rsidP="009413FC">
      <w:pPr>
        <w:pStyle w:val="NormalWeb"/>
      </w:pPr>
      <w:r>
        <w:t>3. Учение, отрицающее познаваемость мира, называется</w:t>
      </w:r>
      <w:r>
        <w:br/>
        <w:t>а) дуализм</w:t>
      </w:r>
      <w:r>
        <w:br/>
        <w:t>б) скептицизм</w:t>
      </w:r>
      <w:r>
        <w:br/>
        <w:t>в) агностицизм</w:t>
      </w:r>
      <w:r>
        <w:br/>
        <w:t>г) гносеологический оптимизм</w:t>
      </w:r>
    </w:p>
    <w:p w:rsidR="00BE0EAA" w:rsidRDefault="00BE0EAA" w:rsidP="009413FC">
      <w:pPr>
        <w:pStyle w:val="NormalWeb"/>
      </w:pPr>
      <w:r>
        <w:t>4. Определите суждение, характерное для традиции агностицизма</w:t>
      </w:r>
      <w:r>
        <w:br/>
        <w:t>а) сознание неразрывно связано с материей</w:t>
      </w:r>
      <w:r>
        <w:br/>
        <w:t>б) наука дает человеку истинное знание о мире</w:t>
      </w:r>
      <w:r>
        <w:br/>
        <w:t>в) человек способен познать абсолютно все в мире</w:t>
      </w:r>
      <w:r>
        <w:br/>
        <w:t>г) сущность вещей принципиально непознаваема</w:t>
      </w:r>
    </w:p>
    <w:p w:rsidR="00BE0EAA" w:rsidRDefault="00BE0EAA" w:rsidP="009413FC">
      <w:pPr>
        <w:pStyle w:val="NormalWeb"/>
      </w:pPr>
      <w:r>
        <w:t>5. То на что направлена познавательная деятельность субъекта познания, называется</w:t>
      </w:r>
      <w:r>
        <w:br/>
        <w:t>а) объектом</w:t>
      </w:r>
      <w:r>
        <w:br/>
        <w:t>б) предметом</w:t>
      </w:r>
      <w:r>
        <w:br/>
        <w:t>в) субъектом</w:t>
      </w:r>
      <w:r>
        <w:br/>
        <w:t>г) средством</w:t>
      </w:r>
    </w:p>
    <w:p w:rsidR="00BE0EAA" w:rsidRDefault="00BE0EAA" w:rsidP="009413FC">
      <w:pPr>
        <w:pStyle w:val="NormalWeb"/>
      </w:pPr>
      <w:r>
        <w:t>6. Процесс познания, в котором человек делает самого себя предметом изучения, называется</w:t>
      </w:r>
      <w:r>
        <w:br/>
        <w:t>а) самопознание</w:t>
      </w:r>
      <w:r>
        <w:br/>
        <w:t>б) самореализация</w:t>
      </w:r>
      <w:r>
        <w:br/>
        <w:t>в) самовоспитание</w:t>
      </w:r>
      <w:r>
        <w:br/>
        <w:t>г) самообладание</w:t>
      </w:r>
    </w:p>
    <w:p w:rsidR="00BE0EAA" w:rsidRDefault="00BE0EAA" w:rsidP="009413FC">
      <w:pPr>
        <w:pStyle w:val="NormalWeb"/>
      </w:pPr>
      <w:r>
        <w:t>7. Для социального познания характерно</w:t>
      </w:r>
      <w:r>
        <w:br/>
        <w:t>а) использование образов</w:t>
      </w:r>
      <w:r>
        <w:br/>
        <w:t>б) объективность позиции исследователя</w:t>
      </w:r>
      <w:r>
        <w:br/>
        <w:t>в) бездоказательность и противоречивость</w:t>
      </w:r>
      <w:r>
        <w:br/>
        <w:t>г) ограниченность возможности применения эксперимента</w:t>
      </w:r>
    </w:p>
    <w:p w:rsidR="00BE0EAA" w:rsidRDefault="00BE0EAA" w:rsidP="009413FC">
      <w:pPr>
        <w:pStyle w:val="NormalWeb"/>
      </w:pPr>
      <w:r>
        <w:t>8. Художественное познание характеризуется</w:t>
      </w:r>
      <w:r>
        <w:br/>
        <w:t>а) логичностью суждений</w:t>
      </w:r>
      <w:r>
        <w:br/>
        <w:t>б) использованием образов</w:t>
      </w:r>
      <w:r>
        <w:br/>
        <w:t>в) стремлением к объективности</w:t>
      </w:r>
      <w:r>
        <w:br/>
        <w:t>г) ограниченностью использования эксперимента</w:t>
      </w:r>
    </w:p>
    <w:p w:rsidR="00BE0EAA" w:rsidRDefault="00BE0EAA" w:rsidP="009413FC">
      <w:pPr>
        <w:pStyle w:val="NormalWeb"/>
      </w:pPr>
      <w:r>
        <w:t>9. Процесс познания тесно связан с</w:t>
      </w:r>
      <w:r>
        <w:br/>
        <w:t>а) Богом</w:t>
      </w:r>
      <w:r>
        <w:br/>
        <w:t>б) ложью</w:t>
      </w:r>
      <w:r>
        <w:br/>
        <w:t>в) добром</w:t>
      </w:r>
      <w:r>
        <w:br/>
        <w:t>г) практикой</w:t>
      </w:r>
    </w:p>
    <w:p w:rsidR="00BE0EAA" w:rsidRDefault="00BE0EAA" w:rsidP="009413FC">
      <w:pPr>
        <w:pStyle w:val="NormalWeb"/>
      </w:pPr>
      <w:r>
        <w:t>10. Укажите философа, осуществившего гносеологический переворот, связанный с переносом внимания с объекта познания на специфику познающего субъекта</w:t>
      </w:r>
      <w:r>
        <w:br/>
        <w:t>а) И. Кант</w:t>
      </w:r>
      <w:r>
        <w:br/>
        <w:t>б) Г. Гегель</w:t>
      </w:r>
      <w:r>
        <w:br/>
        <w:t>в) Дж. Беркли</w:t>
      </w:r>
      <w:r>
        <w:br/>
        <w:t>г) Г. Лейбниц</w:t>
      </w:r>
    </w:p>
    <w:p w:rsidR="00BE0EAA" w:rsidRDefault="00BE0EAA" w:rsidP="009413FC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E0EAA" w:rsidRDefault="00BE0EAA" w:rsidP="009413FC">
      <w:pPr>
        <w:jc w:val="center"/>
        <w:rPr>
          <w:rFonts w:ascii="Times New Roman" w:hAnsi="Times New Roman"/>
          <w:b/>
          <w:sz w:val="24"/>
          <w:szCs w:val="24"/>
        </w:rPr>
      </w:pPr>
      <w:r w:rsidRPr="009413FC">
        <w:rPr>
          <w:rFonts w:ascii="Times New Roman" w:hAnsi="Times New Roman"/>
          <w:b/>
          <w:sz w:val="24"/>
          <w:szCs w:val="24"/>
        </w:rPr>
        <w:t xml:space="preserve">Тема </w:t>
      </w:r>
      <w:r>
        <w:rPr>
          <w:rFonts w:ascii="Times New Roman" w:hAnsi="Times New Roman"/>
          <w:b/>
          <w:sz w:val="24"/>
          <w:szCs w:val="24"/>
        </w:rPr>
        <w:t>2.4. Религиозная картина мира</w:t>
      </w:r>
      <w:r w:rsidRPr="009413FC">
        <w:rPr>
          <w:rFonts w:ascii="Times New Roman" w:hAnsi="Times New Roman"/>
          <w:b/>
          <w:sz w:val="24"/>
          <w:szCs w:val="24"/>
        </w:rPr>
        <w:t>.</w:t>
      </w:r>
    </w:p>
    <w:p w:rsidR="00BE0EAA" w:rsidRDefault="00BE0EAA" w:rsidP="00D53EAD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Блиц-опрос (ответ должен содержать одно слово или словосочетание)</w:t>
      </w:r>
    </w:p>
    <w:p w:rsidR="00BE0EAA" w:rsidRPr="00D53EAD" w:rsidRDefault="00BE0EAA" w:rsidP="009413FC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Продолжите фразы:</w:t>
      </w:r>
    </w:p>
    <w:p w:rsidR="00BE0EAA" w:rsidRPr="00583017" w:rsidRDefault="00BE0EAA" w:rsidP="00583017">
      <w:pPr>
        <w:rPr>
          <w:rFonts w:ascii="Times New Roman" w:hAnsi="Times New Roman"/>
          <w:sz w:val="24"/>
          <w:szCs w:val="24"/>
        </w:rPr>
      </w:pPr>
      <w:r w:rsidRPr="00583017">
        <w:rPr>
          <w:rFonts w:ascii="Times New Roman" w:hAnsi="Times New Roman"/>
          <w:sz w:val="24"/>
          <w:szCs w:val="24"/>
        </w:rPr>
        <w:t>1. Субъектами ду</w:t>
      </w:r>
      <w:r>
        <w:rPr>
          <w:rFonts w:ascii="Times New Roman" w:hAnsi="Times New Roman"/>
          <w:sz w:val="24"/>
          <w:szCs w:val="24"/>
        </w:rPr>
        <w:t>ховного производства выступают…</w:t>
      </w:r>
    </w:p>
    <w:p w:rsidR="00BE0EAA" w:rsidRPr="00583017" w:rsidRDefault="00BE0EAA" w:rsidP="00583017">
      <w:pPr>
        <w:rPr>
          <w:rFonts w:ascii="Times New Roman" w:hAnsi="Times New Roman"/>
          <w:sz w:val="24"/>
          <w:szCs w:val="24"/>
        </w:rPr>
      </w:pPr>
      <w:r w:rsidRPr="00583017">
        <w:rPr>
          <w:rFonts w:ascii="Times New Roman" w:hAnsi="Times New Roman"/>
          <w:sz w:val="24"/>
          <w:szCs w:val="24"/>
        </w:rPr>
        <w:t>2. Основой существования ду</w:t>
      </w:r>
      <w:r>
        <w:rPr>
          <w:rFonts w:ascii="Times New Roman" w:hAnsi="Times New Roman"/>
          <w:sz w:val="24"/>
          <w:szCs w:val="24"/>
        </w:rPr>
        <w:t>ховной сферы является сознание…</w:t>
      </w:r>
    </w:p>
    <w:p w:rsidR="00BE0EAA" w:rsidRPr="00583017" w:rsidRDefault="00BE0EAA" w:rsidP="00583017">
      <w:pPr>
        <w:rPr>
          <w:rFonts w:ascii="Times New Roman" w:hAnsi="Times New Roman"/>
          <w:sz w:val="24"/>
          <w:szCs w:val="24"/>
        </w:rPr>
      </w:pPr>
      <w:r w:rsidRPr="00583017">
        <w:rPr>
          <w:rFonts w:ascii="Times New Roman" w:hAnsi="Times New Roman"/>
          <w:sz w:val="24"/>
          <w:szCs w:val="24"/>
        </w:rPr>
        <w:t>3. Конечным пр</w:t>
      </w:r>
      <w:r>
        <w:rPr>
          <w:rFonts w:ascii="Times New Roman" w:hAnsi="Times New Roman"/>
          <w:sz w:val="24"/>
          <w:szCs w:val="24"/>
        </w:rPr>
        <w:t>одуктом духовной сферы являются…</w:t>
      </w:r>
    </w:p>
    <w:p w:rsidR="00BE0EAA" w:rsidRPr="00583017" w:rsidRDefault="00BE0EAA" w:rsidP="00583017">
      <w:pPr>
        <w:rPr>
          <w:rFonts w:ascii="Times New Roman" w:hAnsi="Times New Roman"/>
          <w:sz w:val="24"/>
          <w:szCs w:val="24"/>
        </w:rPr>
      </w:pPr>
      <w:r w:rsidRPr="00583017">
        <w:rPr>
          <w:rFonts w:ascii="Times New Roman" w:hAnsi="Times New Roman"/>
          <w:sz w:val="24"/>
          <w:szCs w:val="24"/>
        </w:rPr>
        <w:t>4. Человека от других живых существ</w:t>
      </w:r>
      <w:r>
        <w:rPr>
          <w:rFonts w:ascii="Times New Roman" w:hAnsi="Times New Roman"/>
          <w:sz w:val="24"/>
          <w:szCs w:val="24"/>
        </w:rPr>
        <w:t xml:space="preserve"> отличает наличие потребностей…</w:t>
      </w:r>
    </w:p>
    <w:p w:rsidR="00BE0EAA" w:rsidRPr="00583017" w:rsidRDefault="00BE0EAA" w:rsidP="00583017">
      <w:pPr>
        <w:rPr>
          <w:rFonts w:ascii="Times New Roman" w:hAnsi="Times New Roman"/>
          <w:sz w:val="24"/>
          <w:szCs w:val="24"/>
        </w:rPr>
      </w:pPr>
      <w:r w:rsidRPr="00583017">
        <w:rPr>
          <w:rFonts w:ascii="Times New Roman" w:hAnsi="Times New Roman"/>
          <w:sz w:val="24"/>
          <w:szCs w:val="24"/>
        </w:rPr>
        <w:t xml:space="preserve">5. Совокупность всех достижений общества в развитии </w:t>
      </w:r>
      <w:r>
        <w:rPr>
          <w:rFonts w:ascii="Times New Roman" w:hAnsi="Times New Roman"/>
          <w:sz w:val="24"/>
          <w:szCs w:val="24"/>
        </w:rPr>
        <w:t>материальной и духовной жизни...</w:t>
      </w:r>
    </w:p>
    <w:p w:rsidR="00BE0EAA" w:rsidRPr="00EC607F" w:rsidRDefault="00BE0EAA" w:rsidP="00EC607F">
      <w:pPr>
        <w:jc w:val="center"/>
        <w:rPr>
          <w:rFonts w:ascii="Times New Roman" w:hAnsi="Times New Roman"/>
          <w:b/>
          <w:sz w:val="24"/>
          <w:szCs w:val="24"/>
        </w:rPr>
      </w:pPr>
      <w:r w:rsidRPr="00EC607F">
        <w:rPr>
          <w:rFonts w:ascii="Times New Roman" w:hAnsi="Times New Roman"/>
          <w:b/>
          <w:bCs/>
          <w:sz w:val="24"/>
          <w:szCs w:val="24"/>
        </w:rPr>
        <w:t>Раздел 3.</w:t>
      </w:r>
      <w:r w:rsidRPr="00EC607F">
        <w:rPr>
          <w:rFonts w:ascii="Times New Roman" w:hAnsi="Times New Roman"/>
          <w:b/>
          <w:sz w:val="24"/>
          <w:szCs w:val="24"/>
        </w:rPr>
        <w:t xml:space="preserve"> Природа человека и смысл его существования.</w:t>
      </w:r>
    </w:p>
    <w:p w:rsidR="00BE0EAA" w:rsidRDefault="00BE0EAA" w:rsidP="00583017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583017">
        <w:rPr>
          <w:rFonts w:ascii="Times New Roman" w:hAnsi="Times New Roman"/>
          <w:b/>
          <w:bCs/>
          <w:sz w:val="24"/>
          <w:szCs w:val="24"/>
        </w:rPr>
        <w:t>Тема 3.1. Сущность и назначение человека.</w:t>
      </w:r>
    </w:p>
    <w:p w:rsidR="00BE0EAA" w:rsidRPr="00FD1FE4" w:rsidRDefault="00BE0EAA" w:rsidP="00583017">
      <w:pPr>
        <w:rPr>
          <w:rFonts w:ascii="Times New Roman" w:hAnsi="Times New Roman"/>
          <w:b/>
          <w:bCs/>
          <w:sz w:val="24"/>
          <w:szCs w:val="24"/>
        </w:rPr>
      </w:pPr>
      <w:r w:rsidRPr="00FD1FE4">
        <w:rPr>
          <w:rFonts w:ascii="Times New Roman" w:hAnsi="Times New Roman"/>
          <w:b/>
          <w:bCs/>
          <w:sz w:val="24"/>
          <w:szCs w:val="24"/>
        </w:rPr>
        <w:t>Тест «Сущность и назначение человека»</w:t>
      </w:r>
    </w:p>
    <w:p w:rsidR="00BE0EAA" w:rsidRDefault="00BE0EAA" w:rsidP="00583017">
      <w:pPr>
        <w:pStyle w:val="NormalWeb"/>
      </w:pPr>
      <w:r>
        <w:t>1. Раздел философии, в котором изучается человек, называется философской</w:t>
      </w:r>
      <w:r>
        <w:br/>
        <w:t>а) этикой</w:t>
      </w:r>
      <w:r>
        <w:br/>
        <w:t>б) аксиологией</w:t>
      </w:r>
      <w:r>
        <w:br/>
        <w:t>в) антропологией</w:t>
      </w:r>
      <w:r>
        <w:br/>
        <w:t>г) историософией</w:t>
      </w:r>
    </w:p>
    <w:p w:rsidR="00BE0EAA" w:rsidRDefault="00BE0EAA" w:rsidP="00583017">
      <w:pPr>
        <w:pStyle w:val="NormalWeb"/>
      </w:pPr>
      <w:r>
        <w:t>2. Основным для нее является вопрос о сущности</w:t>
      </w:r>
      <w:r>
        <w:br/>
        <w:t>а) Бога</w:t>
      </w:r>
      <w:r>
        <w:br/>
        <w:t>б) природы</w:t>
      </w:r>
      <w:r>
        <w:br/>
        <w:t>в) человека</w:t>
      </w:r>
      <w:r>
        <w:br/>
        <w:t>г) общества</w:t>
      </w:r>
    </w:p>
    <w:p w:rsidR="00BE0EAA" w:rsidRDefault="00BE0EAA" w:rsidP="00583017">
      <w:pPr>
        <w:pStyle w:val="NormalWeb"/>
      </w:pPr>
      <w:r>
        <w:t>3. Протогор считал, что человек</w:t>
      </w:r>
      <w:r>
        <w:br/>
        <w:t>а) «целый мир»</w:t>
      </w:r>
      <w:r>
        <w:br/>
        <w:t>б) «мера всех вещей»</w:t>
      </w:r>
      <w:r>
        <w:br/>
        <w:t>в) «политическое животное»</w:t>
      </w:r>
      <w:r>
        <w:br/>
        <w:t>г) «общественное животное»</w:t>
      </w:r>
    </w:p>
    <w:p w:rsidR="00BE0EAA" w:rsidRDefault="00BE0EAA" w:rsidP="00583017">
      <w:pPr>
        <w:pStyle w:val="NormalWeb"/>
      </w:pPr>
      <w:r>
        <w:t>4. «Человек – двуногое животное без перьев» – это высказывание выдвину</w:t>
      </w:r>
      <w:r>
        <w:br/>
        <w:t>а) Платон</w:t>
      </w:r>
      <w:r>
        <w:br/>
        <w:t>б) Декарт</w:t>
      </w:r>
      <w:r>
        <w:br/>
        <w:t>в) Спиноза</w:t>
      </w:r>
      <w:r>
        <w:br/>
        <w:t>г) Гераклит</w:t>
      </w:r>
    </w:p>
    <w:p w:rsidR="00BE0EAA" w:rsidRDefault="00BE0EAA" w:rsidP="00583017">
      <w:pPr>
        <w:pStyle w:val="NormalWeb"/>
      </w:pPr>
      <w:r>
        <w:t>5. В Средневековье философия рассматривала человека как существо</w:t>
      </w:r>
      <w:r>
        <w:br/>
        <w:t>а) тварное</w:t>
      </w:r>
      <w:r>
        <w:br/>
        <w:t>б) разумное</w:t>
      </w:r>
      <w:r>
        <w:br/>
        <w:t>в) свободное</w:t>
      </w:r>
      <w:r>
        <w:br/>
        <w:t>г) эгоистичное</w:t>
      </w:r>
    </w:p>
    <w:p w:rsidR="00BE0EAA" w:rsidRDefault="00BE0EAA" w:rsidP="00583017">
      <w:pPr>
        <w:pStyle w:val="NormalWeb"/>
      </w:pPr>
      <w:r>
        <w:t>6. Мыслители Возрождения пропагандировали идею всестороннего</w:t>
      </w:r>
      <w:r>
        <w:br/>
        <w:t>а) духовного и физического развития человека</w:t>
      </w:r>
      <w:r>
        <w:br/>
        <w:t>б) духовного и материального развития человека</w:t>
      </w:r>
      <w:r>
        <w:br/>
        <w:t>в) духовного и эгоистического развития человека</w:t>
      </w:r>
      <w:r>
        <w:br/>
        <w:t>г) физического и материального развития человека</w:t>
      </w:r>
    </w:p>
    <w:p w:rsidR="00BE0EAA" w:rsidRDefault="00BE0EAA" w:rsidP="00583017">
      <w:pPr>
        <w:pStyle w:val="NormalWeb"/>
      </w:pPr>
      <w:r>
        <w:t>7. «Человек – существо сугубо эгоистическое, руководствующееся лишь собственными интересами» – так считал</w:t>
      </w:r>
      <w:r>
        <w:br/>
        <w:t>а) Д. Бруно</w:t>
      </w:r>
      <w:r>
        <w:br/>
        <w:t>б) Л. Фейербах</w:t>
      </w:r>
      <w:r>
        <w:br/>
        <w:t>в) Н. Макиавелли</w:t>
      </w:r>
      <w:r>
        <w:br/>
        <w:t>г) Э. Ротердамский</w:t>
      </w:r>
    </w:p>
    <w:p w:rsidR="00BE0EAA" w:rsidRDefault="00BE0EAA" w:rsidP="00583017">
      <w:pPr>
        <w:pStyle w:val="NormalWeb"/>
      </w:pPr>
      <w:r>
        <w:t>8. Культ творческой деятельности человека носит характер</w:t>
      </w:r>
      <w:r>
        <w:br/>
        <w:t>а) сакральный</w:t>
      </w:r>
      <w:r>
        <w:br/>
        <w:t>б) мистический</w:t>
      </w:r>
      <w:r>
        <w:br/>
        <w:t>в) гуманистический характер</w:t>
      </w:r>
      <w:r>
        <w:br/>
        <w:t>г) символический характер</w:t>
      </w:r>
    </w:p>
    <w:p w:rsidR="00BE0EAA" w:rsidRDefault="00BE0EAA" w:rsidP="00583017">
      <w:pPr>
        <w:pStyle w:val="NormalWeb"/>
      </w:pPr>
      <w:r>
        <w:t>9. Философы Нового времени рассматривали человека как существо</w:t>
      </w:r>
      <w:r>
        <w:br/>
        <w:t>а) разумное</w:t>
      </w:r>
      <w:r>
        <w:br/>
        <w:t>б) сакральное</w:t>
      </w:r>
      <w:r>
        <w:br/>
        <w:t>в) деятельное</w:t>
      </w:r>
      <w:r>
        <w:br/>
        <w:t>г) антропоморфное</w:t>
      </w:r>
    </w:p>
    <w:p w:rsidR="00BE0EAA" w:rsidRPr="00FD1FE4" w:rsidRDefault="00BE0EAA" w:rsidP="00FD1FE4">
      <w:pPr>
        <w:pStyle w:val="NormalWeb"/>
      </w:pPr>
      <w:r>
        <w:t>10. И. Кант утверждал, что главное предназначение человека в</w:t>
      </w:r>
      <w:r>
        <w:br/>
        <w:t>а) продолжение рода</w:t>
      </w:r>
      <w:r>
        <w:br/>
        <w:t>б) стать счастливым</w:t>
      </w:r>
      <w:r>
        <w:br/>
        <w:t>в) стать нравственным существом</w:t>
      </w:r>
      <w:r>
        <w:br/>
        <w:t>г) добиться успехов в общественной жизни</w:t>
      </w:r>
    </w:p>
    <w:p w:rsidR="00BE0EAA" w:rsidRDefault="00BE0EAA" w:rsidP="0058301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E0EAA" w:rsidRDefault="00BE0EAA" w:rsidP="00583017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F336B">
        <w:rPr>
          <w:rFonts w:ascii="Times New Roman" w:hAnsi="Times New Roman"/>
          <w:b/>
          <w:bCs/>
          <w:sz w:val="24"/>
          <w:szCs w:val="24"/>
        </w:rPr>
        <w:t>Тема 3.2. Проблемы человека в философии</w:t>
      </w:r>
    </w:p>
    <w:p w:rsidR="00BE0EAA" w:rsidRPr="00FD1FE4" w:rsidRDefault="00BE0EAA" w:rsidP="003F336B">
      <w:pPr>
        <w:rPr>
          <w:rFonts w:ascii="Times New Roman" w:hAnsi="Times New Roman"/>
          <w:b/>
          <w:bCs/>
          <w:sz w:val="24"/>
          <w:szCs w:val="24"/>
        </w:rPr>
      </w:pPr>
      <w:r w:rsidRPr="00FD1FE4">
        <w:rPr>
          <w:rFonts w:ascii="Times New Roman" w:hAnsi="Times New Roman"/>
          <w:b/>
          <w:bCs/>
          <w:sz w:val="24"/>
          <w:szCs w:val="24"/>
        </w:rPr>
        <w:t xml:space="preserve">Устный опрос. </w:t>
      </w:r>
    </w:p>
    <w:p w:rsidR="00BE0EAA" w:rsidRPr="00FC6AD4" w:rsidRDefault="00BE0EAA" w:rsidP="003F336B">
      <w:pPr>
        <w:rPr>
          <w:rFonts w:ascii="Times New Roman" w:hAnsi="Times New Roman"/>
          <w:bCs/>
          <w:sz w:val="24"/>
          <w:szCs w:val="24"/>
        </w:rPr>
      </w:pPr>
      <w:r w:rsidRPr="00FC6AD4">
        <w:rPr>
          <w:rFonts w:ascii="Times New Roman" w:hAnsi="Times New Roman"/>
          <w:bCs/>
          <w:sz w:val="24"/>
          <w:szCs w:val="24"/>
        </w:rPr>
        <w:t>Вопросы:</w:t>
      </w:r>
    </w:p>
    <w:p w:rsidR="00BE0EAA" w:rsidRDefault="00BE0EAA" w:rsidP="003F336B">
      <w:pPr>
        <w:rPr>
          <w:rFonts w:ascii="Times New Roman" w:hAnsi="Times New Roman"/>
          <w:bCs/>
          <w:sz w:val="24"/>
          <w:szCs w:val="24"/>
        </w:rPr>
      </w:pPr>
      <w:r w:rsidRPr="00FC6AD4">
        <w:rPr>
          <w:rFonts w:ascii="Times New Roman" w:hAnsi="Times New Roman"/>
          <w:bCs/>
          <w:sz w:val="24"/>
          <w:szCs w:val="24"/>
        </w:rPr>
        <w:t>1. Дайте общую характеристику</w:t>
      </w:r>
      <w:r>
        <w:rPr>
          <w:rFonts w:ascii="Times New Roman" w:hAnsi="Times New Roman"/>
          <w:bCs/>
          <w:sz w:val="24"/>
          <w:szCs w:val="24"/>
        </w:rPr>
        <w:t xml:space="preserve"> взглядов на проблему человека </w:t>
      </w:r>
      <w:r w:rsidRPr="00FC6AD4">
        <w:rPr>
          <w:rFonts w:ascii="Times New Roman" w:hAnsi="Times New Roman"/>
          <w:bCs/>
          <w:sz w:val="24"/>
          <w:szCs w:val="24"/>
        </w:rPr>
        <w:t>.</w:t>
      </w:r>
      <w:r w:rsidRPr="00FC6AD4">
        <w:rPr>
          <w:rFonts w:ascii="Times New Roman" w:hAnsi="Times New Roman"/>
          <w:bCs/>
          <w:sz w:val="24"/>
          <w:szCs w:val="24"/>
        </w:rPr>
        <w:br/>
      </w:r>
      <w:r w:rsidRPr="00FC6AD4">
        <w:rPr>
          <w:rFonts w:ascii="Times New Roman" w:hAnsi="Times New Roman"/>
          <w:bCs/>
          <w:sz w:val="24"/>
          <w:szCs w:val="24"/>
        </w:rPr>
        <w:br/>
        <w:t>2. Каковы особенности философских воззрений</w:t>
      </w:r>
      <w:r>
        <w:rPr>
          <w:rFonts w:ascii="Times New Roman" w:hAnsi="Times New Roman"/>
          <w:bCs/>
          <w:sz w:val="24"/>
          <w:szCs w:val="24"/>
        </w:rPr>
        <w:t xml:space="preserve"> разных периодов на эту проблему</w:t>
      </w:r>
      <w:r w:rsidRPr="00FC6AD4">
        <w:rPr>
          <w:rFonts w:ascii="Times New Roman" w:hAnsi="Times New Roman"/>
          <w:bCs/>
          <w:sz w:val="24"/>
          <w:szCs w:val="24"/>
        </w:rPr>
        <w:t>.</w:t>
      </w:r>
    </w:p>
    <w:p w:rsidR="00BE0EAA" w:rsidRPr="00EC607F" w:rsidRDefault="00BE0EAA" w:rsidP="00EC607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EC607F">
        <w:rPr>
          <w:rFonts w:ascii="Times New Roman" w:hAnsi="Times New Roman"/>
          <w:b/>
          <w:bCs/>
          <w:sz w:val="24"/>
          <w:szCs w:val="24"/>
        </w:rPr>
        <w:t>Раздел 4. Человек, общество, цивилизация, культура.</w:t>
      </w:r>
    </w:p>
    <w:p w:rsidR="00BE0EAA" w:rsidRDefault="00BE0EAA" w:rsidP="003F336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F336B">
        <w:rPr>
          <w:rFonts w:ascii="Times New Roman" w:hAnsi="Times New Roman"/>
          <w:b/>
          <w:bCs/>
          <w:sz w:val="24"/>
          <w:szCs w:val="24"/>
        </w:rPr>
        <w:t>Тема 4. 1. Общество и его философский анализ.</w:t>
      </w:r>
    </w:p>
    <w:p w:rsidR="00BE0EAA" w:rsidRDefault="00BE0EAA" w:rsidP="006B3B44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Блиц-опрос (ответ должен содержать одно слово или словосочетание)</w:t>
      </w:r>
    </w:p>
    <w:p w:rsidR="00BE0EAA" w:rsidRDefault="00BE0EAA" w:rsidP="006B3B44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Продолжите фразы:</w:t>
      </w:r>
    </w:p>
    <w:p w:rsidR="00BE0EAA" w:rsidRDefault="00BE0EAA" w:rsidP="003F336B">
      <w:pPr>
        <w:pStyle w:val="NormalWeb"/>
      </w:pPr>
      <w:r>
        <w:t>1. Обособившаяся от природы, но тесно с ней связанная часть материального мира, которая включает способы взаимодействия людей и формы их объединения, называется…</w:t>
      </w:r>
    </w:p>
    <w:p w:rsidR="00BE0EAA" w:rsidRDefault="00BE0EAA" w:rsidP="003F336B">
      <w:pPr>
        <w:pStyle w:val="NormalWeb"/>
      </w:pPr>
      <w:r>
        <w:t>2. Обществом в широком смысле слова называют…</w:t>
      </w:r>
    </w:p>
    <w:p w:rsidR="00BE0EAA" w:rsidRDefault="00BE0EAA" w:rsidP="003F336B">
      <w:pPr>
        <w:pStyle w:val="NormalWeb"/>
      </w:pPr>
      <w:r>
        <w:t>3. Понятие «общество» включает…</w:t>
      </w:r>
    </w:p>
    <w:p w:rsidR="00BE0EAA" w:rsidRDefault="00BE0EAA" w:rsidP="003F336B">
      <w:pPr>
        <w:pStyle w:val="NormalWeb"/>
      </w:pPr>
      <w:r>
        <w:t>4. В отличие от природы, общество…</w:t>
      </w:r>
    </w:p>
    <w:p w:rsidR="00BE0EAA" w:rsidRDefault="00BE0EAA" w:rsidP="003F336B">
      <w:pPr>
        <w:pStyle w:val="NormalWeb"/>
      </w:pPr>
      <w:r>
        <w:t>5. Понятие «развитие», «взаимодействие элементов» характеризует общество как…</w:t>
      </w:r>
    </w:p>
    <w:p w:rsidR="00BE0EAA" w:rsidRDefault="00BE0EAA" w:rsidP="00C3475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C3475A">
        <w:rPr>
          <w:rFonts w:ascii="Times New Roman" w:hAnsi="Times New Roman"/>
          <w:b/>
          <w:bCs/>
          <w:sz w:val="24"/>
          <w:szCs w:val="24"/>
        </w:rPr>
        <w:t>Тема 4.2 Общество и культура</w:t>
      </w:r>
    </w:p>
    <w:p w:rsidR="00BE0EAA" w:rsidRPr="006B3B44" w:rsidRDefault="00BE0EAA" w:rsidP="00C3475A">
      <w:pPr>
        <w:rPr>
          <w:rFonts w:ascii="Times New Roman" w:hAnsi="Times New Roman"/>
          <w:b/>
          <w:bCs/>
          <w:sz w:val="24"/>
          <w:szCs w:val="24"/>
        </w:rPr>
      </w:pPr>
      <w:r w:rsidRPr="006B3B44">
        <w:rPr>
          <w:rFonts w:ascii="Times New Roman" w:hAnsi="Times New Roman"/>
          <w:b/>
          <w:bCs/>
          <w:sz w:val="24"/>
          <w:szCs w:val="24"/>
        </w:rPr>
        <w:t xml:space="preserve">Устный опрос. </w:t>
      </w:r>
    </w:p>
    <w:p w:rsidR="00BE0EAA" w:rsidRPr="00FC6AD4" w:rsidRDefault="00BE0EAA" w:rsidP="00C3475A">
      <w:pPr>
        <w:rPr>
          <w:rFonts w:ascii="Times New Roman" w:hAnsi="Times New Roman"/>
          <w:bCs/>
          <w:sz w:val="24"/>
          <w:szCs w:val="24"/>
        </w:rPr>
      </w:pPr>
      <w:r w:rsidRPr="00FC6AD4">
        <w:rPr>
          <w:rFonts w:ascii="Times New Roman" w:hAnsi="Times New Roman"/>
          <w:bCs/>
          <w:sz w:val="24"/>
          <w:szCs w:val="24"/>
        </w:rPr>
        <w:t>Вопросы:</w:t>
      </w:r>
    </w:p>
    <w:p w:rsidR="00BE0EAA" w:rsidRDefault="00BE0EAA" w:rsidP="00C3475A">
      <w:pPr>
        <w:rPr>
          <w:rFonts w:ascii="Times New Roman" w:hAnsi="Times New Roman"/>
          <w:bCs/>
          <w:sz w:val="24"/>
          <w:szCs w:val="24"/>
        </w:rPr>
      </w:pPr>
      <w:r w:rsidRPr="00FC6AD4">
        <w:rPr>
          <w:rFonts w:ascii="Times New Roman" w:hAnsi="Times New Roman"/>
          <w:bCs/>
          <w:sz w:val="24"/>
          <w:szCs w:val="24"/>
        </w:rPr>
        <w:t>1. Дайте общую характеристику</w:t>
      </w:r>
      <w:r>
        <w:rPr>
          <w:rFonts w:ascii="Times New Roman" w:hAnsi="Times New Roman"/>
          <w:bCs/>
          <w:sz w:val="24"/>
          <w:szCs w:val="24"/>
        </w:rPr>
        <w:t xml:space="preserve"> взглядов на проблему культуры</w:t>
      </w:r>
      <w:r w:rsidRPr="00FC6AD4">
        <w:rPr>
          <w:rFonts w:ascii="Times New Roman" w:hAnsi="Times New Roman"/>
          <w:bCs/>
          <w:sz w:val="24"/>
          <w:szCs w:val="24"/>
        </w:rPr>
        <w:t>.</w:t>
      </w:r>
      <w:r w:rsidRPr="00FC6AD4">
        <w:rPr>
          <w:rFonts w:ascii="Times New Roman" w:hAnsi="Times New Roman"/>
          <w:bCs/>
          <w:sz w:val="24"/>
          <w:szCs w:val="24"/>
        </w:rPr>
        <w:br/>
      </w:r>
      <w:r w:rsidRPr="00FC6AD4">
        <w:rPr>
          <w:rFonts w:ascii="Times New Roman" w:hAnsi="Times New Roman"/>
          <w:bCs/>
          <w:sz w:val="24"/>
          <w:szCs w:val="24"/>
        </w:rPr>
        <w:br/>
        <w:t>2. Каковы особенности философских воззрений</w:t>
      </w:r>
      <w:r>
        <w:rPr>
          <w:rFonts w:ascii="Times New Roman" w:hAnsi="Times New Roman"/>
          <w:bCs/>
          <w:sz w:val="24"/>
          <w:szCs w:val="24"/>
        </w:rPr>
        <w:t xml:space="preserve"> разных периодов на эту проблему</w:t>
      </w:r>
      <w:r w:rsidRPr="00FC6AD4">
        <w:rPr>
          <w:rFonts w:ascii="Times New Roman" w:hAnsi="Times New Roman"/>
          <w:bCs/>
          <w:sz w:val="24"/>
          <w:szCs w:val="24"/>
        </w:rPr>
        <w:t>.</w:t>
      </w:r>
    </w:p>
    <w:p w:rsidR="00BE0EAA" w:rsidRDefault="00BE0EAA" w:rsidP="00934F6F">
      <w:pPr>
        <w:jc w:val="center"/>
        <w:rPr>
          <w:rFonts w:ascii="Times New Roman" w:hAnsi="Times New Roman"/>
          <w:sz w:val="24"/>
          <w:szCs w:val="24"/>
        </w:rPr>
      </w:pPr>
    </w:p>
    <w:p w:rsidR="00BE0EAA" w:rsidRDefault="00BE0EAA" w:rsidP="00934F6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34F6F">
        <w:rPr>
          <w:rFonts w:ascii="Times New Roman" w:hAnsi="Times New Roman"/>
          <w:b/>
          <w:bCs/>
          <w:sz w:val="24"/>
          <w:szCs w:val="24"/>
        </w:rPr>
        <w:t xml:space="preserve">Тема 4.3. </w:t>
      </w:r>
      <w:r>
        <w:rPr>
          <w:rFonts w:ascii="Times New Roman" w:hAnsi="Times New Roman"/>
          <w:b/>
          <w:bCs/>
          <w:sz w:val="24"/>
          <w:szCs w:val="24"/>
        </w:rPr>
        <w:t>Понятие «культура», «цивилизация», «формация»</w:t>
      </w:r>
    </w:p>
    <w:p w:rsidR="00BE0EAA" w:rsidRPr="006B3B44" w:rsidRDefault="00BE0EAA" w:rsidP="00934F6F">
      <w:pPr>
        <w:rPr>
          <w:rFonts w:ascii="Times New Roman" w:hAnsi="Times New Roman"/>
          <w:b/>
          <w:bCs/>
          <w:sz w:val="24"/>
          <w:szCs w:val="24"/>
        </w:rPr>
      </w:pPr>
      <w:r w:rsidRPr="006B3B44">
        <w:rPr>
          <w:rFonts w:ascii="Times New Roman" w:hAnsi="Times New Roman"/>
          <w:b/>
          <w:bCs/>
          <w:sz w:val="24"/>
          <w:szCs w:val="24"/>
        </w:rPr>
        <w:t>Устный опрос.</w:t>
      </w:r>
    </w:p>
    <w:p w:rsidR="00BE0EAA" w:rsidRPr="00FC6AD4" w:rsidRDefault="00BE0EAA" w:rsidP="00934F6F">
      <w:pPr>
        <w:rPr>
          <w:rFonts w:ascii="Times New Roman" w:hAnsi="Times New Roman"/>
          <w:bCs/>
          <w:sz w:val="24"/>
          <w:szCs w:val="24"/>
        </w:rPr>
      </w:pPr>
      <w:r w:rsidRPr="00FC6AD4">
        <w:rPr>
          <w:rFonts w:ascii="Times New Roman" w:hAnsi="Times New Roman"/>
          <w:bCs/>
          <w:sz w:val="24"/>
          <w:szCs w:val="24"/>
        </w:rPr>
        <w:t xml:space="preserve"> Вопросы:</w:t>
      </w:r>
    </w:p>
    <w:p w:rsidR="00BE0EAA" w:rsidRDefault="00BE0EAA" w:rsidP="00934F6F">
      <w:pPr>
        <w:rPr>
          <w:rFonts w:ascii="Times New Roman" w:hAnsi="Times New Roman"/>
          <w:bCs/>
          <w:sz w:val="24"/>
          <w:szCs w:val="24"/>
        </w:rPr>
      </w:pPr>
      <w:r w:rsidRPr="00FC6AD4">
        <w:rPr>
          <w:rFonts w:ascii="Times New Roman" w:hAnsi="Times New Roman"/>
          <w:bCs/>
          <w:sz w:val="24"/>
          <w:szCs w:val="24"/>
        </w:rPr>
        <w:t>1. Дайте общую характеристику</w:t>
      </w:r>
      <w:r>
        <w:rPr>
          <w:rFonts w:ascii="Times New Roman" w:hAnsi="Times New Roman"/>
          <w:bCs/>
          <w:sz w:val="24"/>
          <w:szCs w:val="24"/>
        </w:rPr>
        <w:t xml:space="preserve"> взглядов на проблему соотношения понятий</w:t>
      </w:r>
      <w:r w:rsidRPr="006B3B44">
        <w:rPr>
          <w:rFonts w:ascii="Times New Roman" w:hAnsi="Times New Roman"/>
          <w:bCs/>
          <w:sz w:val="24"/>
          <w:szCs w:val="24"/>
        </w:rPr>
        <w:t xml:space="preserve"> «культура», «цивилизация», «формация».</w:t>
      </w:r>
      <w:r w:rsidRPr="00FC6AD4">
        <w:rPr>
          <w:rFonts w:ascii="Times New Roman" w:hAnsi="Times New Roman"/>
          <w:bCs/>
          <w:sz w:val="24"/>
          <w:szCs w:val="24"/>
        </w:rPr>
        <w:br/>
      </w:r>
      <w:r w:rsidRPr="00FC6AD4">
        <w:rPr>
          <w:rFonts w:ascii="Times New Roman" w:hAnsi="Times New Roman"/>
          <w:bCs/>
          <w:sz w:val="24"/>
          <w:szCs w:val="24"/>
        </w:rPr>
        <w:br/>
        <w:t>2. Каковы особенности философских воззрений</w:t>
      </w:r>
      <w:r>
        <w:rPr>
          <w:rFonts w:ascii="Times New Roman" w:hAnsi="Times New Roman"/>
          <w:bCs/>
          <w:sz w:val="24"/>
          <w:szCs w:val="24"/>
        </w:rPr>
        <w:t xml:space="preserve"> разных периодов на эту проблему</w:t>
      </w:r>
      <w:r w:rsidRPr="00FC6AD4">
        <w:rPr>
          <w:rFonts w:ascii="Times New Roman" w:hAnsi="Times New Roman"/>
          <w:bCs/>
          <w:sz w:val="24"/>
          <w:szCs w:val="24"/>
        </w:rPr>
        <w:t>.</w:t>
      </w:r>
    </w:p>
    <w:p w:rsidR="00BE0EAA" w:rsidRDefault="00BE0EAA" w:rsidP="00EC60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C607F">
        <w:rPr>
          <w:rFonts w:ascii="Times New Roman" w:hAnsi="Times New Roman"/>
          <w:b/>
          <w:bCs/>
          <w:sz w:val="24"/>
          <w:szCs w:val="24"/>
        </w:rPr>
        <w:t xml:space="preserve">Раздел 5. </w:t>
      </w:r>
      <w:r w:rsidRPr="00EC607F">
        <w:rPr>
          <w:rFonts w:ascii="Times New Roman" w:hAnsi="Times New Roman"/>
          <w:b/>
          <w:sz w:val="24"/>
          <w:szCs w:val="24"/>
        </w:rPr>
        <w:t>Человечество перед лицом глобальных проблем.</w:t>
      </w:r>
    </w:p>
    <w:p w:rsidR="00BE0EAA" w:rsidRPr="00934F6F" w:rsidRDefault="00BE0EAA" w:rsidP="00934F6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34F6F">
        <w:rPr>
          <w:rFonts w:ascii="Times New Roman" w:hAnsi="Times New Roman"/>
          <w:b/>
          <w:bCs/>
          <w:sz w:val="24"/>
          <w:szCs w:val="24"/>
        </w:rPr>
        <w:t>Тема 5.1. Глобальные проблемы современности.</w:t>
      </w:r>
    </w:p>
    <w:p w:rsidR="00BE0EAA" w:rsidRPr="006B3B44" w:rsidRDefault="00BE0EAA" w:rsidP="00934F6F">
      <w:pPr>
        <w:rPr>
          <w:rFonts w:ascii="Times New Roman" w:hAnsi="Times New Roman"/>
          <w:b/>
          <w:bCs/>
          <w:sz w:val="24"/>
          <w:szCs w:val="24"/>
        </w:rPr>
      </w:pPr>
      <w:r w:rsidRPr="006B3B44">
        <w:rPr>
          <w:rFonts w:ascii="Times New Roman" w:hAnsi="Times New Roman"/>
          <w:b/>
          <w:bCs/>
          <w:sz w:val="24"/>
          <w:szCs w:val="24"/>
        </w:rPr>
        <w:t>Устный опрос.</w:t>
      </w:r>
    </w:p>
    <w:p w:rsidR="00BE0EAA" w:rsidRPr="00FC6AD4" w:rsidRDefault="00BE0EAA" w:rsidP="00934F6F">
      <w:pPr>
        <w:rPr>
          <w:rFonts w:ascii="Times New Roman" w:hAnsi="Times New Roman"/>
          <w:bCs/>
          <w:sz w:val="24"/>
          <w:szCs w:val="24"/>
        </w:rPr>
      </w:pPr>
      <w:r w:rsidRPr="00FC6AD4">
        <w:rPr>
          <w:rFonts w:ascii="Times New Roman" w:hAnsi="Times New Roman"/>
          <w:bCs/>
          <w:sz w:val="24"/>
          <w:szCs w:val="24"/>
        </w:rPr>
        <w:t xml:space="preserve"> Вопросы:</w:t>
      </w:r>
    </w:p>
    <w:p w:rsidR="00BE0EAA" w:rsidRDefault="00BE0EAA" w:rsidP="00934F6F">
      <w:pPr>
        <w:rPr>
          <w:rFonts w:ascii="Times New Roman" w:hAnsi="Times New Roman"/>
          <w:bCs/>
          <w:sz w:val="24"/>
          <w:szCs w:val="24"/>
        </w:rPr>
      </w:pPr>
      <w:r w:rsidRPr="00FC6AD4">
        <w:rPr>
          <w:rFonts w:ascii="Times New Roman" w:hAnsi="Times New Roman"/>
          <w:bCs/>
          <w:sz w:val="24"/>
          <w:szCs w:val="24"/>
        </w:rPr>
        <w:t>1. Дайте общую характеристику</w:t>
      </w:r>
      <w:r>
        <w:rPr>
          <w:rFonts w:ascii="Times New Roman" w:hAnsi="Times New Roman"/>
          <w:bCs/>
          <w:sz w:val="24"/>
          <w:szCs w:val="24"/>
        </w:rPr>
        <w:t xml:space="preserve"> взглядов на</w:t>
      </w:r>
      <w:r w:rsidRPr="00934F6F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г</w:t>
      </w:r>
      <w:r w:rsidRPr="00934F6F">
        <w:rPr>
          <w:rFonts w:ascii="Times New Roman" w:hAnsi="Times New Roman"/>
          <w:bCs/>
          <w:sz w:val="24"/>
          <w:szCs w:val="24"/>
        </w:rPr>
        <w:t>лобальные проблемы современности</w:t>
      </w:r>
      <w:r w:rsidRPr="00FC6AD4">
        <w:rPr>
          <w:rFonts w:ascii="Times New Roman" w:hAnsi="Times New Roman"/>
          <w:bCs/>
          <w:sz w:val="24"/>
          <w:szCs w:val="24"/>
        </w:rPr>
        <w:t>.</w:t>
      </w:r>
      <w:r w:rsidRPr="00FC6AD4">
        <w:rPr>
          <w:rFonts w:ascii="Times New Roman" w:hAnsi="Times New Roman"/>
          <w:bCs/>
          <w:sz w:val="24"/>
          <w:szCs w:val="24"/>
        </w:rPr>
        <w:br/>
      </w:r>
      <w:r w:rsidRPr="00FC6AD4">
        <w:rPr>
          <w:rFonts w:ascii="Times New Roman" w:hAnsi="Times New Roman"/>
          <w:bCs/>
          <w:sz w:val="24"/>
          <w:szCs w:val="24"/>
        </w:rPr>
        <w:br/>
        <w:t>2. Каковы особенности философских воззрений</w:t>
      </w:r>
      <w:r>
        <w:rPr>
          <w:rFonts w:ascii="Times New Roman" w:hAnsi="Times New Roman"/>
          <w:bCs/>
          <w:sz w:val="24"/>
          <w:szCs w:val="24"/>
        </w:rPr>
        <w:t xml:space="preserve"> разных философских направлений на эту тему</w:t>
      </w:r>
      <w:r w:rsidRPr="00FC6AD4">
        <w:rPr>
          <w:rFonts w:ascii="Times New Roman" w:hAnsi="Times New Roman"/>
          <w:bCs/>
          <w:sz w:val="24"/>
          <w:szCs w:val="24"/>
        </w:rPr>
        <w:t>.</w:t>
      </w:r>
    </w:p>
    <w:p w:rsidR="00BE0EAA" w:rsidRDefault="00BE0EAA" w:rsidP="00934F6F">
      <w:pPr>
        <w:rPr>
          <w:rFonts w:ascii="Times New Roman" w:hAnsi="Times New Roman"/>
          <w:sz w:val="24"/>
          <w:szCs w:val="24"/>
          <w:lang w:eastAsia="ru-RU"/>
        </w:rPr>
      </w:pPr>
    </w:p>
    <w:p w:rsidR="00BE0EAA" w:rsidRDefault="00BE0EAA" w:rsidP="00934F6F">
      <w:pPr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34F6F">
        <w:rPr>
          <w:rFonts w:ascii="Times New Roman" w:hAnsi="Times New Roman"/>
          <w:b/>
          <w:bCs/>
          <w:sz w:val="24"/>
          <w:szCs w:val="24"/>
          <w:lang w:eastAsia="ru-RU"/>
        </w:rPr>
        <w:t>Тема 5.2 Современные футурологические концепции.</w:t>
      </w:r>
    </w:p>
    <w:p w:rsidR="00BE0EAA" w:rsidRPr="006B3B44" w:rsidRDefault="00BE0EAA" w:rsidP="009458C7">
      <w:pPr>
        <w:rPr>
          <w:rFonts w:ascii="Times New Roman" w:hAnsi="Times New Roman"/>
          <w:b/>
          <w:bCs/>
          <w:sz w:val="24"/>
          <w:szCs w:val="24"/>
        </w:rPr>
      </w:pPr>
      <w:r w:rsidRPr="006B3B44">
        <w:rPr>
          <w:rFonts w:ascii="Times New Roman" w:hAnsi="Times New Roman"/>
          <w:b/>
          <w:bCs/>
          <w:sz w:val="24"/>
          <w:szCs w:val="24"/>
        </w:rPr>
        <w:t xml:space="preserve">Устный опрос. </w:t>
      </w:r>
    </w:p>
    <w:p w:rsidR="00BE0EAA" w:rsidRPr="00FC6AD4" w:rsidRDefault="00BE0EAA" w:rsidP="009458C7">
      <w:pPr>
        <w:rPr>
          <w:rFonts w:ascii="Times New Roman" w:hAnsi="Times New Roman"/>
          <w:bCs/>
          <w:sz w:val="24"/>
          <w:szCs w:val="24"/>
        </w:rPr>
      </w:pPr>
      <w:r w:rsidRPr="00FC6AD4">
        <w:rPr>
          <w:rFonts w:ascii="Times New Roman" w:hAnsi="Times New Roman"/>
          <w:bCs/>
          <w:sz w:val="24"/>
          <w:szCs w:val="24"/>
        </w:rPr>
        <w:t>Вопросы:</w:t>
      </w:r>
    </w:p>
    <w:p w:rsidR="00BE0EAA" w:rsidRDefault="00BE0EAA" w:rsidP="009458C7">
      <w:pPr>
        <w:rPr>
          <w:rFonts w:ascii="Times New Roman" w:hAnsi="Times New Roman"/>
          <w:bCs/>
          <w:sz w:val="24"/>
          <w:szCs w:val="24"/>
        </w:rPr>
      </w:pPr>
      <w:r w:rsidRPr="00FC6AD4">
        <w:rPr>
          <w:rFonts w:ascii="Times New Roman" w:hAnsi="Times New Roman"/>
          <w:bCs/>
          <w:sz w:val="24"/>
          <w:szCs w:val="24"/>
        </w:rPr>
        <w:t>1. Дайте общую характеристику</w:t>
      </w:r>
      <w:r w:rsidRPr="009458C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9458C7">
        <w:rPr>
          <w:rFonts w:ascii="Times New Roman" w:hAnsi="Times New Roman"/>
          <w:bCs/>
          <w:sz w:val="24"/>
          <w:szCs w:val="24"/>
        </w:rPr>
        <w:t>футурологических концепции</w:t>
      </w:r>
      <w:r w:rsidRPr="00FC6AD4">
        <w:rPr>
          <w:rFonts w:ascii="Times New Roman" w:hAnsi="Times New Roman"/>
          <w:bCs/>
          <w:sz w:val="24"/>
          <w:szCs w:val="24"/>
        </w:rPr>
        <w:t>.</w:t>
      </w:r>
      <w:r w:rsidRPr="00FC6AD4">
        <w:rPr>
          <w:rFonts w:ascii="Times New Roman" w:hAnsi="Times New Roman"/>
          <w:bCs/>
          <w:sz w:val="24"/>
          <w:szCs w:val="24"/>
        </w:rPr>
        <w:br/>
      </w:r>
      <w:r w:rsidRPr="00FC6AD4">
        <w:rPr>
          <w:rFonts w:ascii="Times New Roman" w:hAnsi="Times New Roman"/>
          <w:bCs/>
          <w:sz w:val="24"/>
          <w:szCs w:val="24"/>
        </w:rPr>
        <w:br/>
        <w:t>2. Каковы</w:t>
      </w:r>
      <w:r>
        <w:rPr>
          <w:rFonts w:ascii="Times New Roman" w:hAnsi="Times New Roman"/>
          <w:bCs/>
          <w:sz w:val="24"/>
          <w:szCs w:val="24"/>
        </w:rPr>
        <w:t xml:space="preserve"> их</w:t>
      </w:r>
      <w:r w:rsidRPr="00FC6AD4">
        <w:rPr>
          <w:rFonts w:ascii="Times New Roman" w:hAnsi="Times New Roman"/>
          <w:bCs/>
          <w:sz w:val="24"/>
          <w:szCs w:val="24"/>
        </w:rPr>
        <w:t xml:space="preserve"> особенности.</w:t>
      </w:r>
    </w:p>
    <w:p w:rsidR="00BE0EAA" w:rsidRDefault="00BE0EAA" w:rsidP="000C45B5">
      <w:pPr>
        <w:spacing w:line="36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E0EAA" w:rsidRDefault="00BE0EAA" w:rsidP="001213AA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BE0EAA" w:rsidRDefault="00BE0EAA" w:rsidP="001213AA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BE0EAA" w:rsidRPr="000C45B5" w:rsidRDefault="00BE0EAA" w:rsidP="000C45B5">
      <w:pPr>
        <w:spacing w:line="36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0C45B5">
        <w:rPr>
          <w:rFonts w:ascii="Times New Roman" w:hAnsi="Times New Roman"/>
          <w:b/>
          <w:bCs/>
          <w:sz w:val="28"/>
          <w:szCs w:val="28"/>
        </w:rPr>
        <w:t>4.</w:t>
      </w:r>
      <w:r w:rsidRPr="000C45B5">
        <w:rPr>
          <w:rFonts w:ascii="Times New Roman" w:hAnsi="Times New Roman"/>
          <w:b/>
          <w:sz w:val="28"/>
          <w:szCs w:val="28"/>
        </w:rPr>
        <w:t xml:space="preserve"> Контрольно-оценочные материалы для промежуточной аттестации по учебной дисциплине</w:t>
      </w:r>
    </w:p>
    <w:p w:rsidR="00BE0EAA" w:rsidRPr="00E455F2" w:rsidRDefault="00BE0EAA" w:rsidP="00E455F2">
      <w:pPr>
        <w:ind w:firstLine="360"/>
        <w:jc w:val="both"/>
        <w:rPr>
          <w:rFonts w:ascii="Times New Roman" w:hAnsi="Times New Roman"/>
          <w:i/>
          <w:sz w:val="28"/>
        </w:rPr>
      </w:pPr>
      <w:r w:rsidRPr="000C45B5">
        <w:rPr>
          <w:rFonts w:ascii="Times New Roman" w:hAnsi="Times New Roman"/>
          <w:sz w:val="28"/>
          <w:szCs w:val="28"/>
        </w:rPr>
        <w:t xml:space="preserve">Предметом оценки являются умения и знания. Контроль и оценка осуществляются с использованием </w:t>
      </w:r>
      <w:r>
        <w:rPr>
          <w:rFonts w:ascii="Times New Roman" w:hAnsi="Times New Roman"/>
          <w:sz w:val="28"/>
          <w:szCs w:val="28"/>
        </w:rPr>
        <w:t>тестирования.</w:t>
      </w:r>
    </w:p>
    <w:p w:rsidR="00BE0EAA" w:rsidRPr="000C45B5" w:rsidRDefault="00BE0EAA" w:rsidP="000C45B5">
      <w:pPr>
        <w:pBdr>
          <w:bottom w:val="single" w:sz="4" w:space="1" w:color="auto"/>
        </w:pBd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C45B5">
        <w:rPr>
          <w:rFonts w:ascii="Times New Roman" w:hAnsi="Times New Roman"/>
          <w:sz w:val="28"/>
          <w:szCs w:val="28"/>
        </w:rPr>
        <w:t>КРИТЕРИИ ОЦЕНКИ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04"/>
        <w:gridCol w:w="3123"/>
        <w:gridCol w:w="3244"/>
      </w:tblGrid>
      <w:tr w:rsidR="00BE0EAA" w:rsidRPr="000846F4" w:rsidTr="00E455F2">
        <w:trPr>
          <w:jc w:val="center"/>
        </w:trPr>
        <w:tc>
          <w:tcPr>
            <w:tcW w:w="3284" w:type="dxa"/>
            <w:vMerge w:val="restart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46F4">
              <w:rPr>
                <w:rFonts w:ascii="Times New Roman" w:hAnsi="Times New Roman"/>
                <w:sz w:val="28"/>
                <w:szCs w:val="28"/>
              </w:rPr>
              <w:t>Процент результативности (правильных ответов) %</w:t>
            </w:r>
          </w:p>
        </w:tc>
        <w:tc>
          <w:tcPr>
            <w:tcW w:w="6569" w:type="dxa"/>
            <w:gridSpan w:val="2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46F4">
              <w:rPr>
                <w:rFonts w:ascii="Times New Roman" w:hAnsi="Times New Roman"/>
                <w:sz w:val="28"/>
                <w:szCs w:val="28"/>
              </w:rPr>
              <w:t>Количественная оценка индивидуальных образовательных достижений</w:t>
            </w:r>
          </w:p>
        </w:tc>
      </w:tr>
      <w:tr w:rsidR="00BE0EAA" w:rsidRPr="000846F4" w:rsidTr="00E455F2">
        <w:trPr>
          <w:jc w:val="center"/>
        </w:trPr>
        <w:tc>
          <w:tcPr>
            <w:tcW w:w="0" w:type="auto"/>
            <w:vMerge/>
            <w:vAlign w:val="center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4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46F4">
              <w:rPr>
                <w:rFonts w:ascii="Times New Roman" w:hAnsi="Times New Roman"/>
                <w:sz w:val="28"/>
                <w:szCs w:val="28"/>
              </w:rPr>
              <w:t>балл (отметки)</w:t>
            </w:r>
          </w:p>
        </w:tc>
        <w:tc>
          <w:tcPr>
            <w:tcW w:w="3285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46F4">
              <w:rPr>
                <w:rFonts w:ascii="Times New Roman" w:hAnsi="Times New Roman"/>
                <w:sz w:val="28"/>
                <w:szCs w:val="28"/>
              </w:rPr>
              <w:t>вербальный аналог</w:t>
            </w:r>
          </w:p>
        </w:tc>
      </w:tr>
      <w:tr w:rsidR="00BE0EAA" w:rsidRPr="000846F4" w:rsidTr="00E455F2">
        <w:trPr>
          <w:jc w:val="center"/>
        </w:trPr>
        <w:tc>
          <w:tcPr>
            <w:tcW w:w="3284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46F4">
              <w:rPr>
                <w:rFonts w:ascii="Times New Roman" w:hAnsi="Times New Roman"/>
                <w:sz w:val="28"/>
                <w:szCs w:val="28"/>
              </w:rPr>
              <w:t>90 – 100</w:t>
            </w:r>
          </w:p>
        </w:tc>
        <w:tc>
          <w:tcPr>
            <w:tcW w:w="3284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46F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285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46F4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  <w:tr w:rsidR="00BE0EAA" w:rsidRPr="000846F4" w:rsidTr="00E455F2">
        <w:trPr>
          <w:jc w:val="center"/>
        </w:trPr>
        <w:tc>
          <w:tcPr>
            <w:tcW w:w="3284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46F4">
              <w:rPr>
                <w:rFonts w:ascii="Times New Roman" w:hAnsi="Times New Roman"/>
                <w:sz w:val="28"/>
                <w:szCs w:val="28"/>
              </w:rPr>
              <w:t>80 – 89</w:t>
            </w:r>
          </w:p>
        </w:tc>
        <w:tc>
          <w:tcPr>
            <w:tcW w:w="3284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46F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85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46F4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E0EAA" w:rsidRPr="000846F4" w:rsidTr="00E455F2">
        <w:trPr>
          <w:jc w:val="center"/>
        </w:trPr>
        <w:tc>
          <w:tcPr>
            <w:tcW w:w="3284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46F4">
              <w:rPr>
                <w:rFonts w:ascii="Times New Roman" w:hAnsi="Times New Roman"/>
                <w:sz w:val="28"/>
                <w:szCs w:val="28"/>
              </w:rPr>
              <w:t>70 – 79</w:t>
            </w:r>
          </w:p>
        </w:tc>
        <w:tc>
          <w:tcPr>
            <w:tcW w:w="3284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46F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85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46F4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E0EAA" w:rsidRPr="000846F4" w:rsidTr="00E455F2">
        <w:trPr>
          <w:jc w:val="center"/>
        </w:trPr>
        <w:tc>
          <w:tcPr>
            <w:tcW w:w="3284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46F4">
              <w:rPr>
                <w:rFonts w:ascii="Times New Roman" w:hAnsi="Times New Roman"/>
                <w:sz w:val="28"/>
                <w:szCs w:val="28"/>
              </w:rPr>
              <w:t>менее 70</w:t>
            </w:r>
          </w:p>
        </w:tc>
        <w:tc>
          <w:tcPr>
            <w:tcW w:w="3284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46F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5" w:type="dxa"/>
          </w:tcPr>
          <w:p w:rsidR="00BE0EAA" w:rsidRPr="000846F4" w:rsidRDefault="00BE0EAA" w:rsidP="00E455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46F4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</w:tbl>
    <w:p w:rsidR="00BE0EAA" w:rsidRPr="000C45B5" w:rsidRDefault="00BE0EAA" w:rsidP="000C45B5">
      <w:pPr>
        <w:jc w:val="both"/>
        <w:rPr>
          <w:rFonts w:ascii="Times New Roman" w:hAnsi="Times New Roman"/>
          <w:b/>
          <w:sz w:val="28"/>
          <w:szCs w:val="28"/>
        </w:rPr>
      </w:pPr>
    </w:p>
    <w:p w:rsidR="00BE0EAA" w:rsidRPr="000C45B5" w:rsidRDefault="00BE0EAA" w:rsidP="000C45B5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0C45B5">
        <w:rPr>
          <w:rFonts w:ascii="Times New Roman" w:hAnsi="Times New Roman"/>
          <w:b/>
          <w:sz w:val="28"/>
          <w:szCs w:val="28"/>
        </w:rPr>
        <w:t>Программа</w:t>
      </w:r>
      <w:r>
        <w:rPr>
          <w:rFonts w:ascii="Times New Roman" w:hAnsi="Times New Roman"/>
          <w:b/>
          <w:sz w:val="28"/>
          <w:szCs w:val="28"/>
        </w:rPr>
        <w:t xml:space="preserve"> повторения к дифференцированному зачету</w:t>
      </w:r>
      <w:r w:rsidRPr="000C45B5">
        <w:rPr>
          <w:rFonts w:ascii="Times New Roman" w:hAnsi="Times New Roman"/>
          <w:b/>
          <w:sz w:val="28"/>
          <w:szCs w:val="28"/>
        </w:rPr>
        <w:t xml:space="preserve"> по учебной дисциплине </w:t>
      </w:r>
    </w:p>
    <w:p w:rsidR="00BE0EAA" w:rsidRDefault="00BE0EAA" w:rsidP="000C45B5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Основы философии</w:t>
      </w:r>
    </w:p>
    <w:p w:rsidR="00BE0EAA" w:rsidRPr="004B56F0" w:rsidRDefault="00BE0EAA" w:rsidP="008F66A7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>1. Предмет философии. Мифологическое, религиозное и научное мировоззрение.</w:t>
      </w:r>
    </w:p>
    <w:p w:rsidR="00BE0EAA" w:rsidRPr="004B56F0" w:rsidRDefault="00BE0EAA" w:rsidP="008F66A7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>2. Философский смысл проблемы бытия. Философское понимание «материи». Понятие «материя» и ее содержание в различных философских системах. Идеалистическая и материалистическая философия.</w:t>
      </w:r>
    </w:p>
    <w:p w:rsidR="00BE0EAA" w:rsidRPr="004B56F0" w:rsidRDefault="00BE0EAA" w:rsidP="008F66A7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>3. Диалектическое учение Гегеля. Основные законы диалектики.</w:t>
      </w:r>
    </w:p>
    <w:p w:rsidR="00BE0EAA" w:rsidRPr="004B56F0" w:rsidRDefault="00BE0EAA" w:rsidP="008F66A7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>4. Основные категории в философии. Детерминизм и закономерность явлений.</w:t>
      </w:r>
    </w:p>
    <w:p w:rsidR="00BE0EAA" w:rsidRPr="004B56F0" w:rsidRDefault="00BE0EAA" w:rsidP="008F66A7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>5. Проблемы сознания в истории философии. Современные естественнонаучные данные о мозге, разуме, сознании. Современные философские представления о происхождении сознания.</w:t>
      </w:r>
    </w:p>
    <w:p w:rsidR="00BE0EAA" w:rsidRPr="004B56F0" w:rsidRDefault="00BE0EAA" w:rsidP="008F66A7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>6. Сущность сознания. Язык и мышление: их соотношение, сходство и различия. Абстрактное мышление.</w:t>
      </w:r>
    </w:p>
    <w:p w:rsidR="00BE0EAA" w:rsidRPr="004B56F0" w:rsidRDefault="00BE0EAA" w:rsidP="008F66A7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>7. Проблема познания в истории философии.</w:t>
      </w:r>
    </w:p>
    <w:p w:rsidR="00BE0EAA" w:rsidRPr="004B56F0" w:rsidRDefault="00BE0EAA" w:rsidP="008F66A7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>8. Духовная культура, ее структура. Проблема творчества.</w:t>
      </w:r>
    </w:p>
    <w:p w:rsidR="00BE0EAA" w:rsidRPr="004B56F0" w:rsidRDefault="00BE0EAA" w:rsidP="008F66A7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>9. Религиозные, философские и естественнонаучные теории происхождения человека.</w:t>
      </w:r>
    </w:p>
    <w:p w:rsidR="00BE0EAA" w:rsidRPr="004B56F0" w:rsidRDefault="00BE0EAA" w:rsidP="008F66A7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>10. Природа и сущность человека. Философский подход к проблеме человека.</w:t>
      </w:r>
    </w:p>
    <w:p w:rsidR="00BE0EAA" w:rsidRPr="004B56F0" w:rsidRDefault="00BE0EAA" w:rsidP="008F66A7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 xml:space="preserve">11. Проблема жизни, смерти и бессмертия в истории философии. </w:t>
      </w:r>
    </w:p>
    <w:p w:rsidR="00BE0EAA" w:rsidRPr="004B56F0" w:rsidRDefault="00BE0EAA" w:rsidP="008F66A7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>12. Понятие общества. Теория общественного прогресса. Проблемы современного информационно-технического общества.</w:t>
      </w:r>
    </w:p>
    <w:p w:rsidR="00BE0EAA" w:rsidRPr="004B56F0" w:rsidRDefault="00BE0EAA" w:rsidP="008F66A7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>13. Культура как предмет философского рассмотрения.</w:t>
      </w:r>
    </w:p>
    <w:p w:rsidR="00BE0EAA" w:rsidRPr="004B56F0" w:rsidRDefault="00BE0EAA" w:rsidP="008F66A7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>14. Философия истории. Культурологические, цивилизационные и формационные подходы к истории</w:t>
      </w:r>
    </w:p>
    <w:p w:rsidR="00BE0EAA" w:rsidRPr="004B56F0" w:rsidRDefault="00BE0EAA" w:rsidP="008F66A7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>15. Глобальные проблемы современности.</w:t>
      </w:r>
    </w:p>
    <w:p w:rsidR="00BE0EAA" w:rsidRPr="000C45B5" w:rsidRDefault="00BE0EAA" w:rsidP="008F66A7">
      <w:pPr>
        <w:ind w:left="360"/>
        <w:rPr>
          <w:rFonts w:ascii="Times New Roman" w:hAnsi="Times New Roman"/>
          <w:b/>
          <w:sz w:val="28"/>
          <w:szCs w:val="28"/>
        </w:rPr>
      </w:pPr>
    </w:p>
    <w:p w:rsidR="00BE0EAA" w:rsidRPr="000C45B5" w:rsidRDefault="00BE0EAA" w:rsidP="000C45B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BE0EAA" w:rsidRPr="00934F6F" w:rsidRDefault="00BE0EAA" w:rsidP="00934F6F">
      <w:pPr>
        <w:rPr>
          <w:rFonts w:ascii="Times New Roman" w:hAnsi="Times New Roman"/>
          <w:b/>
          <w:sz w:val="24"/>
          <w:szCs w:val="24"/>
        </w:rPr>
      </w:pPr>
    </w:p>
    <w:sectPr w:rsidR="00BE0EAA" w:rsidRPr="00934F6F" w:rsidSect="00A00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EAA" w:rsidRDefault="00BE0EAA">
      <w:pPr>
        <w:spacing w:after="0" w:line="240" w:lineRule="auto"/>
      </w:pPr>
      <w:r>
        <w:separator/>
      </w:r>
    </w:p>
  </w:endnote>
  <w:endnote w:type="continuationSeparator" w:id="0">
    <w:p w:rsidR="00BE0EAA" w:rsidRDefault="00BE0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EAA" w:rsidRDefault="00BE0EAA" w:rsidP="009413FC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0EAA" w:rsidRDefault="00BE0EAA" w:rsidP="009413F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EAA" w:rsidRDefault="00BE0EAA" w:rsidP="009413FC">
    <w:pPr>
      <w:pStyle w:val="Footer"/>
      <w:framePr w:wrap="auto" w:vAnchor="text" w:hAnchor="margin" w:xAlign="right" w:y="1"/>
      <w:rPr>
        <w:rStyle w:val="PageNumber"/>
      </w:rPr>
    </w:pPr>
  </w:p>
  <w:p w:rsidR="00BE0EAA" w:rsidRDefault="00BE0EAA" w:rsidP="009413F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EAA" w:rsidRDefault="00BE0EAA">
      <w:pPr>
        <w:spacing w:after="0" w:line="240" w:lineRule="auto"/>
      </w:pPr>
      <w:r>
        <w:separator/>
      </w:r>
    </w:p>
  </w:footnote>
  <w:footnote w:type="continuationSeparator" w:id="0">
    <w:p w:rsidR="00BE0EAA" w:rsidRDefault="00BE0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/>
        <w:b w:val="0"/>
      </w:rPr>
    </w:lvl>
  </w:abstractNum>
  <w:abstractNum w:abstractNumId="1">
    <w:nsid w:val="02104F48"/>
    <w:multiLevelType w:val="hybridMultilevel"/>
    <w:tmpl w:val="A58211A8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3307AD3"/>
    <w:multiLevelType w:val="hybridMultilevel"/>
    <w:tmpl w:val="916ED3CE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34E6C7E"/>
    <w:multiLevelType w:val="hybridMultilevel"/>
    <w:tmpl w:val="674E71A0"/>
    <w:lvl w:ilvl="0" w:tplc="88244C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7992E6A"/>
    <w:multiLevelType w:val="hybridMultilevel"/>
    <w:tmpl w:val="AB14AD5C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0A2679E4"/>
    <w:multiLevelType w:val="hybridMultilevel"/>
    <w:tmpl w:val="E6B2F7D0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A8713ED"/>
    <w:multiLevelType w:val="hybridMultilevel"/>
    <w:tmpl w:val="4F8E6142"/>
    <w:lvl w:ilvl="0" w:tplc="04190017">
      <w:start w:val="1"/>
      <w:numFmt w:val="lowerLetter"/>
      <w:lvlText w:val="%1)"/>
      <w:lvlJc w:val="left"/>
      <w:pPr>
        <w:ind w:left="14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7">
    <w:nsid w:val="0AF33995"/>
    <w:multiLevelType w:val="hybridMultilevel"/>
    <w:tmpl w:val="998AC2EA"/>
    <w:lvl w:ilvl="0" w:tplc="04190017">
      <w:start w:val="1"/>
      <w:numFmt w:val="lowerLetter"/>
      <w:lvlText w:val="%1)"/>
      <w:lvlJc w:val="left"/>
      <w:pPr>
        <w:ind w:left="14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8">
    <w:nsid w:val="0DC73A46"/>
    <w:multiLevelType w:val="hybridMultilevel"/>
    <w:tmpl w:val="7ADA91D4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10B64ED9"/>
    <w:multiLevelType w:val="hybridMultilevel"/>
    <w:tmpl w:val="397EE03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1">
    <w:nsid w:val="17572BE0"/>
    <w:multiLevelType w:val="hybridMultilevel"/>
    <w:tmpl w:val="E85EDA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843025D"/>
    <w:multiLevelType w:val="hybridMultilevel"/>
    <w:tmpl w:val="D45C811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1C4E23BE"/>
    <w:multiLevelType w:val="multilevel"/>
    <w:tmpl w:val="9F3A0A1E"/>
    <w:lvl w:ilvl="0">
      <w:start w:val="1"/>
      <w:numFmt w:val="decimal"/>
      <w:lvlRestart w:val="0"/>
      <w:lvlText w:val="%1."/>
      <w:lvlJc w:val="left"/>
      <w:pPr>
        <w:tabs>
          <w:tab w:val="num" w:pos="543"/>
        </w:tabs>
        <w:ind w:left="543" w:hanging="363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263"/>
        </w:tabs>
        <w:ind w:left="1263" w:hanging="363"/>
      </w:pPr>
      <w:rPr>
        <w:rFonts w:cs="Times New Roman" w:hint="default"/>
        <w:sz w:val="20"/>
      </w:rPr>
    </w:lvl>
    <w:lvl w:ilvl="2">
      <w:start w:val="1"/>
      <w:numFmt w:val="decimal"/>
      <w:lvlText w:val="%"/>
      <w:lvlJc w:val="left"/>
      <w:pPr>
        <w:tabs>
          <w:tab w:val="num" w:pos="2160"/>
        </w:tabs>
        <w:ind w:left="2160" w:hanging="36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3"/>
      </w:pPr>
      <w:rPr>
        <w:rFonts w:cs="Times New Roman" w:hint="default"/>
      </w:rPr>
    </w:lvl>
  </w:abstractNum>
  <w:abstractNum w:abstractNumId="14">
    <w:nsid w:val="1F507BA5"/>
    <w:multiLevelType w:val="hybridMultilevel"/>
    <w:tmpl w:val="9CE440A4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1F757D6F"/>
    <w:multiLevelType w:val="hybridMultilevel"/>
    <w:tmpl w:val="B5948C70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3F94623"/>
    <w:multiLevelType w:val="hybridMultilevel"/>
    <w:tmpl w:val="00C61C80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280B753F"/>
    <w:multiLevelType w:val="hybridMultilevel"/>
    <w:tmpl w:val="9074563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28207F07"/>
    <w:multiLevelType w:val="hybridMultilevel"/>
    <w:tmpl w:val="FF529C66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2A473072"/>
    <w:multiLevelType w:val="hybridMultilevel"/>
    <w:tmpl w:val="A962C9F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>
    <w:nsid w:val="2F395CD3"/>
    <w:multiLevelType w:val="hybridMultilevel"/>
    <w:tmpl w:val="C446533E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>
    <w:nsid w:val="31930F33"/>
    <w:multiLevelType w:val="hybridMultilevel"/>
    <w:tmpl w:val="70F4BE5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>
    <w:nsid w:val="36C731A2"/>
    <w:multiLevelType w:val="hybridMultilevel"/>
    <w:tmpl w:val="FE8261DE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>
    <w:nsid w:val="3767168F"/>
    <w:multiLevelType w:val="hybridMultilevel"/>
    <w:tmpl w:val="19646C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92C1DE1"/>
    <w:multiLevelType w:val="hybridMultilevel"/>
    <w:tmpl w:val="112AE636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3B35119F"/>
    <w:multiLevelType w:val="hybridMultilevel"/>
    <w:tmpl w:val="13B8F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C996F42"/>
    <w:multiLevelType w:val="hybridMultilevel"/>
    <w:tmpl w:val="5832D0DA"/>
    <w:lvl w:ilvl="0" w:tplc="131692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1603B20"/>
    <w:multiLevelType w:val="hybridMultilevel"/>
    <w:tmpl w:val="175EBE88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41FD3901"/>
    <w:multiLevelType w:val="hybridMultilevel"/>
    <w:tmpl w:val="3216D504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>
    <w:nsid w:val="467951C7"/>
    <w:multiLevelType w:val="hybridMultilevel"/>
    <w:tmpl w:val="5D4EEABE"/>
    <w:lvl w:ilvl="0" w:tplc="A0A098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6A74479"/>
    <w:multiLevelType w:val="hybridMultilevel"/>
    <w:tmpl w:val="33AA63B0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4E5C755F"/>
    <w:multiLevelType w:val="hybridMultilevel"/>
    <w:tmpl w:val="26283FD6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>
    <w:nsid w:val="5AC635AE"/>
    <w:multiLevelType w:val="hybridMultilevel"/>
    <w:tmpl w:val="EAB6D48E"/>
    <w:lvl w:ilvl="0" w:tplc="A0A098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B4C4C03"/>
    <w:multiLevelType w:val="hybridMultilevel"/>
    <w:tmpl w:val="B748E874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4">
    <w:nsid w:val="5BBF6B09"/>
    <w:multiLevelType w:val="hybridMultilevel"/>
    <w:tmpl w:val="EAF8C528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5">
    <w:nsid w:val="5CF90ADA"/>
    <w:multiLevelType w:val="hybridMultilevel"/>
    <w:tmpl w:val="2108AE64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6">
    <w:nsid w:val="5D6772DD"/>
    <w:multiLevelType w:val="hybridMultilevel"/>
    <w:tmpl w:val="C510A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05A25A3"/>
    <w:multiLevelType w:val="hybridMultilevel"/>
    <w:tmpl w:val="0E34252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>
    <w:nsid w:val="61C46562"/>
    <w:multiLevelType w:val="hybridMultilevel"/>
    <w:tmpl w:val="7A462CE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>
    <w:nsid w:val="638776CF"/>
    <w:multiLevelType w:val="hybridMultilevel"/>
    <w:tmpl w:val="4BD82DA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>
    <w:nsid w:val="67E17C5B"/>
    <w:multiLevelType w:val="hybridMultilevel"/>
    <w:tmpl w:val="15D60040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1">
    <w:nsid w:val="6EA753F9"/>
    <w:multiLevelType w:val="hybridMultilevel"/>
    <w:tmpl w:val="56382E04"/>
    <w:lvl w:ilvl="0" w:tplc="0419000F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  <w:rPr>
        <w:rFonts w:cs="Times New Roman"/>
      </w:rPr>
    </w:lvl>
  </w:abstractNum>
  <w:abstractNum w:abstractNumId="42">
    <w:nsid w:val="754365BE"/>
    <w:multiLevelType w:val="hybridMultilevel"/>
    <w:tmpl w:val="F65CEC5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3">
    <w:nsid w:val="76EF723C"/>
    <w:multiLevelType w:val="hybridMultilevel"/>
    <w:tmpl w:val="8C7298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4">
    <w:nsid w:val="78BB7932"/>
    <w:multiLevelType w:val="hybridMultilevel"/>
    <w:tmpl w:val="A8CE6370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>
    <w:nsid w:val="7E6D78F4"/>
    <w:multiLevelType w:val="hybridMultilevel"/>
    <w:tmpl w:val="D25806F0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1"/>
  </w:num>
  <w:num w:numId="2">
    <w:abstractNumId w:val="0"/>
  </w:num>
  <w:num w:numId="3">
    <w:abstractNumId w:val="13"/>
  </w:num>
  <w:num w:numId="4">
    <w:abstractNumId w:val="36"/>
  </w:num>
  <w:num w:numId="5">
    <w:abstractNumId w:val="10"/>
  </w:num>
  <w:num w:numId="6">
    <w:abstractNumId w:val="3"/>
  </w:num>
  <w:num w:numId="7">
    <w:abstractNumId w:val="25"/>
  </w:num>
  <w:num w:numId="8">
    <w:abstractNumId w:val="11"/>
  </w:num>
  <w:num w:numId="9">
    <w:abstractNumId w:val="29"/>
  </w:num>
  <w:num w:numId="10">
    <w:abstractNumId w:val="6"/>
  </w:num>
  <w:num w:numId="11">
    <w:abstractNumId w:val="20"/>
  </w:num>
  <w:num w:numId="12">
    <w:abstractNumId w:val="18"/>
  </w:num>
  <w:num w:numId="13">
    <w:abstractNumId w:val="9"/>
  </w:num>
  <w:num w:numId="14">
    <w:abstractNumId w:val="27"/>
  </w:num>
  <w:num w:numId="15">
    <w:abstractNumId w:val="22"/>
  </w:num>
  <w:num w:numId="16">
    <w:abstractNumId w:val="2"/>
  </w:num>
  <w:num w:numId="17">
    <w:abstractNumId w:val="39"/>
  </w:num>
  <w:num w:numId="18">
    <w:abstractNumId w:val="30"/>
  </w:num>
  <w:num w:numId="19">
    <w:abstractNumId w:val="16"/>
  </w:num>
  <w:num w:numId="20">
    <w:abstractNumId w:val="40"/>
  </w:num>
  <w:num w:numId="21">
    <w:abstractNumId w:val="4"/>
  </w:num>
  <w:num w:numId="22">
    <w:abstractNumId w:val="43"/>
  </w:num>
  <w:num w:numId="23">
    <w:abstractNumId w:val="32"/>
  </w:num>
  <w:num w:numId="24">
    <w:abstractNumId w:val="5"/>
  </w:num>
  <w:num w:numId="25">
    <w:abstractNumId w:val="26"/>
  </w:num>
  <w:num w:numId="26">
    <w:abstractNumId w:val="1"/>
  </w:num>
  <w:num w:numId="27">
    <w:abstractNumId w:val="42"/>
  </w:num>
  <w:num w:numId="28">
    <w:abstractNumId w:val="35"/>
  </w:num>
  <w:num w:numId="29">
    <w:abstractNumId w:val="31"/>
  </w:num>
  <w:num w:numId="30">
    <w:abstractNumId w:val="12"/>
  </w:num>
  <w:num w:numId="31">
    <w:abstractNumId w:val="44"/>
  </w:num>
  <w:num w:numId="32">
    <w:abstractNumId w:val="14"/>
  </w:num>
  <w:num w:numId="33">
    <w:abstractNumId w:val="45"/>
  </w:num>
  <w:num w:numId="34">
    <w:abstractNumId w:val="8"/>
  </w:num>
  <w:num w:numId="35">
    <w:abstractNumId w:val="34"/>
  </w:num>
  <w:num w:numId="36">
    <w:abstractNumId w:val="23"/>
  </w:num>
  <w:num w:numId="37">
    <w:abstractNumId w:val="28"/>
  </w:num>
  <w:num w:numId="38">
    <w:abstractNumId w:val="38"/>
  </w:num>
  <w:num w:numId="39">
    <w:abstractNumId w:val="37"/>
  </w:num>
  <w:num w:numId="40">
    <w:abstractNumId w:val="21"/>
  </w:num>
  <w:num w:numId="41">
    <w:abstractNumId w:val="24"/>
  </w:num>
  <w:num w:numId="42">
    <w:abstractNumId w:val="19"/>
  </w:num>
  <w:num w:numId="43">
    <w:abstractNumId w:val="33"/>
  </w:num>
  <w:num w:numId="44">
    <w:abstractNumId w:val="15"/>
  </w:num>
  <w:num w:numId="45">
    <w:abstractNumId w:val="17"/>
  </w:num>
  <w:num w:numId="4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2F0"/>
    <w:rsid w:val="00020DB1"/>
    <w:rsid w:val="00080881"/>
    <w:rsid w:val="000846F4"/>
    <w:rsid w:val="00090F9B"/>
    <w:rsid w:val="000A7635"/>
    <w:rsid w:val="000C45B5"/>
    <w:rsid w:val="000E1D73"/>
    <w:rsid w:val="001213AA"/>
    <w:rsid w:val="001718DD"/>
    <w:rsid w:val="00173DF0"/>
    <w:rsid w:val="001A47CF"/>
    <w:rsid w:val="00226FB5"/>
    <w:rsid w:val="002618CA"/>
    <w:rsid w:val="00267D86"/>
    <w:rsid w:val="002C0BF2"/>
    <w:rsid w:val="002C5CED"/>
    <w:rsid w:val="002F22E2"/>
    <w:rsid w:val="0032787F"/>
    <w:rsid w:val="003339EC"/>
    <w:rsid w:val="00335FF0"/>
    <w:rsid w:val="00336B2B"/>
    <w:rsid w:val="0036673E"/>
    <w:rsid w:val="0036729E"/>
    <w:rsid w:val="00375A69"/>
    <w:rsid w:val="003C4171"/>
    <w:rsid w:val="003F1BEF"/>
    <w:rsid w:val="003F336B"/>
    <w:rsid w:val="004117E5"/>
    <w:rsid w:val="00424644"/>
    <w:rsid w:val="00463EC3"/>
    <w:rsid w:val="004A0A36"/>
    <w:rsid w:val="004B56F0"/>
    <w:rsid w:val="004E7A1D"/>
    <w:rsid w:val="00500D8E"/>
    <w:rsid w:val="00507573"/>
    <w:rsid w:val="00531E4C"/>
    <w:rsid w:val="005776A3"/>
    <w:rsid w:val="00583017"/>
    <w:rsid w:val="005A31A6"/>
    <w:rsid w:val="00661A92"/>
    <w:rsid w:val="0067463A"/>
    <w:rsid w:val="006B17A9"/>
    <w:rsid w:val="006B3B44"/>
    <w:rsid w:val="006C14AD"/>
    <w:rsid w:val="006E119E"/>
    <w:rsid w:val="006E657A"/>
    <w:rsid w:val="00732B2C"/>
    <w:rsid w:val="007733A3"/>
    <w:rsid w:val="00791A1E"/>
    <w:rsid w:val="007C7A7A"/>
    <w:rsid w:val="007D6408"/>
    <w:rsid w:val="00807C37"/>
    <w:rsid w:val="0083250B"/>
    <w:rsid w:val="0083448A"/>
    <w:rsid w:val="00841C32"/>
    <w:rsid w:val="008714EA"/>
    <w:rsid w:val="008B52D4"/>
    <w:rsid w:val="008E7983"/>
    <w:rsid w:val="008F66A7"/>
    <w:rsid w:val="00912668"/>
    <w:rsid w:val="00921517"/>
    <w:rsid w:val="00934613"/>
    <w:rsid w:val="00934F6F"/>
    <w:rsid w:val="00940503"/>
    <w:rsid w:val="009413FC"/>
    <w:rsid w:val="009458C7"/>
    <w:rsid w:val="00946285"/>
    <w:rsid w:val="00990E20"/>
    <w:rsid w:val="00996169"/>
    <w:rsid w:val="009B78D7"/>
    <w:rsid w:val="009C76A8"/>
    <w:rsid w:val="00A00CAF"/>
    <w:rsid w:val="00A24CBB"/>
    <w:rsid w:val="00A441A3"/>
    <w:rsid w:val="00A4796A"/>
    <w:rsid w:val="00A71947"/>
    <w:rsid w:val="00B242D5"/>
    <w:rsid w:val="00B47A1C"/>
    <w:rsid w:val="00B66435"/>
    <w:rsid w:val="00B9380A"/>
    <w:rsid w:val="00BC4C5B"/>
    <w:rsid w:val="00BE0EAA"/>
    <w:rsid w:val="00C119BA"/>
    <w:rsid w:val="00C3475A"/>
    <w:rsid w:val="00C80AB8"/>
    <w:rsid w:val="00C84C28"/>
    <w:rsid w:val="00CC5063"/>
    <w:rsid w:val="00CF0AE0"/>
    <w:rsid w:val="00D42AB9"/>
    <w:rsid w:val="00D53EAD"/>
    <w:rsid w:val="00D61B3A"/>
    <w:rsid w:val="00D84251"/>
    <w:rsid w:val="00E24D9E"/>
    <w:rsid w:val="00E36560"/>
    <w:rsid w:val="00E455F2"/>
    <w:rsid w:val="00E876E1"/>
    <w:rsid w:val="00E920A5"/>
    <w:rsid w:val="00E95A18"/>
    <w:rsid w:val="00EB62F0"/>
    <w:rsid w:val="00EC3CF4"/>
    <w:rsid w:val="00EC607F"/>
    <w:rsid w:val="00ED258A"/>
    <w:rsid w:val="00ED3B41"/>
    <w:rsid w:val="00EE36DA"/>
    <w:rsid w:val="00EF79F7"/>
    <w:rsid w:val="00F4000C"/>
    <w:rsid w:val="00F67301"/>
    <w:rsid w:val="00F83AB7"/>
    <w:rsid w:val="00FA0FEB"/>
    <w:rsid w:val="00FC49E4"/>
    <w:rsid w:val="00FC6AD4"/>
    <w:rsid w:val="00FD1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171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7463A"/>
    <w:pPr>
      <w:keepNext/>
      <w:autoSpaceDE w:val="0"/>
      <w:autoSpaceDN w:val="0"/>
      <w:spacing w:after="0" w:line="240" w:lineRule="auto"/>
      <w:ind w:firstLine="284"/>
      <w:outlineLvl w:val="0"/>
    </w:pPr>
    <w:rPr>
      <w:rFonts w:eastAsia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7463A"/>
    <w:rPr>
      <w:rFonts w:ascii="Calibri" w:hAnsi="Calibri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CC50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C5063"/>
    <w:rPr>
      <w:rFonts w:cs="Times New Roman"/>
    </w:rPr>
  </w:style>
  <w:style w:type="character" w:styleId="PageNumber">
    <w:name w:val="page number"/>
    <w:basedOn w:val="DefaultParagraphFont"/>
    <w:uiPriority w:val="99"/>
    <w:rsid w:val="00CC5063"/>
    <w:rPr>
      <w:rFonts w:cs="Times New Roman"/>
    </w:rPr>
  </w:style>
  <w:style w:type="paragraph" w:styleId="NormalWeb">
    <w:name w:val="Normal (Web)"/>
    <w:basedOn w:val="Normal"/>
    <w:uiPriority w:val="99"/>
    <w:rsid w:val="00335F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0C4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C45B5"/>
    <w:rPr>
      <w:rFonts w:cs="Times New Roman"/>
    </w:rPr>
  </w:style>
  <w:style w:type="paragraph" w:styleId="ListParagraph">
    <w:name w:val="List Paragraph"/>
    <w:basedOn w:val="Normal"/>
    <w:uiPriority w:val="99"/>
    <w:qFormat/>
    <w:rsid w:val="008F66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791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452</TotalTime>
  <Pages>28</Pages>
  <Words>4458</Words>
  <Characters>25415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70</cp:revision>
  <dcterms:created xsi:type="dcterms:W3CDTF">2013-03-18T11:04:00Z</dcterms:created>
  <dcterms:modified xsi:type="dcterms:W3CDTF">2018-03-10T09:25:00Z</dcterms:modified>
</cp:coreProperties>
</file>